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C4C2" w14:textId="5C9D46F5" w:rsidR="009113E8" w:rsidRPr="00CF2D8A" w:rsidRDefault="009B2F0F" w:rsidP="004320A4">
      <w:pPr>
        <w:pStyle w:val="Header"/>
        <w:tabs>
          <w:tab w:val="left" w:pos="2410"/>
          <w:tab w:val="left" w:pos="7655"/>
          <w:tab w:val="right" w:pos="9639"/>
        </w:tabs>
        <w:rPr>
          <w:bCs/>
          <w:sz w:val="24"/>
          <w:szCs w:val="24"/>
        </w:rPr>
      </w:pPr>
      <w:r w:rsidRPr="00CF2D8A">
        <w:rPr>
          <w:bCs/>
          <w:sz w:val="24"/>
          <w:szCs w:val="24"/>
        </w:rPr>
        <w:t>3GPP T</w:t>
      </w:r>
      <w:bookmarkStart w:id="0" w:name="_Ref452454252"/>
      <w:bookmarkEnd w:id="0"/>
      <w:r w:rsidRPr="00CF2D8A">
        <w:rPr>
          <w:bCs/>
          <w:sz w:val="24"/>
          <w:szCs w:val="24"/>
        </w:rPr>
        <w:t xml:space="preserve">SG </w:t>
      </w:r>
      <w:r w:rsidR="00CF2D8A" w:rsidRPr="00CF2D8A">
        <w:rPr>
          <w:bCs/>
          <w:sz w:val="24"/>
          <w:szCs w:val="24"/>
        </w:rPr>
        <w:t>SA WG2</w:t>
      </w:r>
      <w:r w:rsidRPr="00CF2D8A">
        <w:rPr>
          <w:bCs/>
          <w:sz w:val="24"/>
          <w:szCs w:val="24"/>
        </w:rPr>
        <w:t xml:space="preserve"> </w:t>
      </w:r>
      <w:r w:rsidRPr="00CF2D8A">
        <w:rPr>
          <w:sz w:val="24"/>
          <w:szCs w:val="24"/>
        </w:rPr>
        <w:t>Meeting #</w:t>
      </w:r>
      <w:r w:rsidR="00CF2D8A" w:rsidRPr="00CF2D8A">
        <w:rPr>
          <w:sz w:val="24"/>
          <w:szCs w:val="24"/>
        </w:rPr>
        <w:t>168</w:t>
      </w:r>
      <w:r w:rsidRPr="00CF2D8A">
        <w:rPr>
          <w:bCs/>
          <w:sz w:val="24"/>
          <w:szCs w:val="24"/>
        </w:rPr>
        <w:tab/>
      </w:r>
      <w:r w:rsidR="00D34641" w:rsidRPr="00CF2D8A">
        <w:rPr>
          <w:bCs/>
          <w:sz w:val="24"/>
          <w:szCs w:val="24"/>
        </w:rPr>
        <w:tab/>
      </w:r>
      <w:r w:rsidR="00CF2D8A" w:rsidRPr="00CF2D8A">
        <w:rPr>
          <w:bCs/>
          <w:sz w:val="24"/>
          <w:szCs w:val="24"/>
        </w:rPr>
        <w:t>S2</w:t>
      </w:r>
      <w:r w:rsidRPr="00CF2D8A">
        <w:rPr>
          <w:bCs/>
          <w:sz w:val="24"/>
          <w:szCs w:val="24"/>
        </w:rPr>
        <w:t>-25</w:t>
      </w:r>
      <w:r w:rsidR="008E3F31">
        <w:rPr>
          <w:bCs/>
          <w:sz w:val="24"/>
          <w:szCs w:val="24"/>
        </w:rPr>
        <w:t>03877</w:t>
      </w:r>
      <w:r w:rsidR="00134BE5" w:rsidRPr="00CF2D8A">
        <w:rPr>
          <w:bCs/>
          <w:sz w:val="24"/>
          <w:szCs w:val="24"/>
        </w:rPr>
        <w:br/>
      </w:r>
      <w:proofErr w:type="spellStart"/>
      <w:r w:rsidR="00734A00" w:rsidRPr="00CF2D8A">
        <w:rPr>
          <w:rFonts w:eastAsia="Batang" w:cs="Arial"/>
          <w:color w:val="000000"/>
          <w:sz w:val="24"/>
          <w:szCs w:val="24"/>
        </w:rPr>
        <w:t>Göteborg</w:t>
      </w:r>
      <w:proofErr w:type="spellEnd"/>
      <w:r w:rsidR="00734A00" w:rsidRPr="00CF2D8A">
        <w:rPr>
          <w:rFonts w:eastAsia="Batang" w:cs="Arial"/>
          <w:color w:val="000000"/>
          <w:sz w:val="24"/>
          <w:szCs w:val="24"/>
        </w:rPr>
        <w:t>, Sweden</w:t>
      </w:r>
      <w:r w:rsidR="00F42EDE" w:rsidRPr="00CF2D8A">
        <w:rPr>
          <w:rFonts w:eastAsia="Batang" w:cs="Arial"/>
          <w:color w:val="000000"/>
          <w:sz w:val="24"/>
          <w:szCs w:val="24"/>
        </w:rPr>
        <w:t xml:space="preserve">, </w:t>
      </w:r>
      <w:r w:rsidR="00734A00" w:rsidRPr="00CF2D8A">
        <w:rPr>
          <w:rFonts w:eastAsia="Batang" w:cs="Arial"/>
          <w:color w:val="000000"/>
          <w:sz w:val="24"/>
          <w:szCs w:val="24"/>
        </w:rPr>
        <w:t>7</w:t>
      </w:r>
      <w:r w:rsidR="00734A00" w:rsidRPr="00CF2D8A">
        <w:rPr>
          <w:rFonts w:eastAsia="Batang" w:cs="Arial"/>
          <w:color w:val="000000"/>
          <w:sz w:val="24"/>
          <w:szCs w:val="24"/>
          <w:vertAlign w:val="superscript"/>
        </w:rPr>
        <w:t>th</w:t>
      </w:r>
      <w:r w:rsidR="00734A00" w:rsidRPr="00CF2D8A">
        <w:rPr>
          <w:rFonts w:eastAsia="Batang" w:cs="Arial"/>
          <w:color w:val="000000"/>
          <w:sz w:val="24"/>
          <w:szCs w:val="24"/>
        </w:rPr>
        <w:t xml:space="preserve"> – 11</w:t>
      </w:r>
      <w:r w:rsidR="00734A00" w:rsidRPr="00CF2D8A">
        <w:rPr>
          <w:rFonts w:eastAsia="Batang" w:cs="Arial"/>
          <w:color w:val="000000"/>
          <w:sz w:val="24"/>
          <w:szCs w:val="24"/>
          <w:vertAlign w:val="superscript"/>
        </w:rPr>
        <w:t>th</w:t>
      </w:r>
      <w:r w:rsidR="00734A00" w:rsidRPr="00CF2D8A">
        <w:rPr>
          <w:rFonts w:eastAsia="Batang" w:cs="Arial"/>
          <w:color w:val="000000"/>
          <w:sz w:val="24"/>
          <w:szCs w:val="24"/>
        </w:rPr>
        <w:t xml:space="preserve"> April</w:t>
      </w:r>
      <w:r w:rsidR="00F42EDE" w:rsidRPr="00CF2D8A">
        <w:rPr>
          <w:rFonts w:eastAsia="Batang" w:cs="Arial"/>
          <w:color w:val="000000"/>
          <w:sz w:val="24"/>
          <w:szCs w:val="24"/>
        </w:rPr>
        <w:t>, 202</w:t>
      </w:r>
      <w:r w:rsidR="00295BA9" w:rsidRPr="00CF2D8A">
        <w:rPr>
          <w:rFonts w:eastAsia="Batang" w:cs="Arial"/>
          <w:color w:val="000000"/>
          <w:sz w:val="24"/>
          <w:szCs w:val="24"/>
        </w:rPr>
        <w:t>5</w:t>
      </w:r>
    </w:p>
    <w:p w14:paraId="77A8EB30" w14:textId="77777777" w:rsidR="009113E8" w:rsidRPr="00CF2D8A" w:rsidRDefault="009113E8" w:rsidP="007B24F2">
      <w:pPr>
        <w:pStyle w:val="Header"/>
        <w:rPr>
          <w:bCs/>
          <w:sz w:val="24"/>
        </w:rPr>
      </w:pPr>
    </w:p>
    <w:p w14:paraId="265390CB" w14:textId="77777777" w:rsidR="009113E8" w:rsidRPr="00CF2D8A" w:rsidRDefault="009113E8" w:rsidP="007B24F2">
      <w:pPr>
        <w:pStyle w:val="Header"/>
        <w:rPr>
          <w:bCs/>
          <w:sz w:val="24"/>
        </w:rPr>
      </w:pPr>
    </w:p>
    <w:p w14:paraId="6EE67510" w14:textId="62A1A175" w:rsidR="009113E8" w:rsidRPr="003C420D" w:rsidRDefault="009113E8" w:rsidP="007B24F2">
      <w:pPr>
        <w:pStyle w:val="CRCoverPage"/>
        <w:tabs>
          <w:tab w:val="left" w:pos="1985"/>
        </w:tabs>
        <w:rPr>
          <w:rFonts w:cs="Arial"/>
          <w:b/>
          <w:bCs/>
          <w:sz w:val="24"/>
          <w:lang w:eastAsia="ja-JP"/>
        </w:rPr>
      </w:pPr>
      <w:r w:rsidRPr="00CF2D8A">
        <w:rPr>
          <w:rFonts w:cs="Arial"/>
          <w:b/>
          <w:bCs/>
          <w:sz w:val="24"/>
        </w:rPr>
        <w:t>Agenda item:</w:t>
      </w:r>
      <w:r w:rsidRPr="00CF2D8A">
        <w:rPr>
          <w:rFonts w:cs="Arial"/>
          <w:b/>
          <w:bCs/>
          <w:sz w:val="24"/>
        </w:rPr>
        <w:tab/>
      </w:r>
      <w:r w:rsidR="00CF2D8A">
        <w:rPr>
          <w:rFonts w:cs="Arial"/>
          <w:b/>
          <w:bCs/>
          <w:sz w:val="24"/>
        </w:rPr>
        <w:t>4</w:t>
      </w:r>
    </w:p>
    <w:p w14:paraId="1A25E54B" w14:textId="676D605B" w:rsidR="009113E8" w:rsidRPr="003C420D" w:rsidRDefault="009113E8" w:rsidP="007B24F2">
      <w:pPr>
        <w:tabs>
          <w:tab w:val="left" w:pos="1985"/>
        </w:tabs>
        <w:ind w:left="1985" w:hanging="1985"/>
        <w:rPr>
          <w:rFonts w:ascii="Arial" w:hAnsi="Arial" w:cs="Arial"/>
          <w:b/>
          <w:bCs/>
          <w:sz w:val="24"/>
        </w:rPr>
      </w:pPr>
      <w:r w:rsidRPr="003C420D">
        <w:rPr>
          <w:rFonts w:ascii="Arial" w:hAnsi="Arial" w:cs="Arial"/>
          <w:b/>
          <w:bCs/>
          <w:sz w:val="24"/>
        </w:rPr>
        <w:t>Source:</w:t>
      </w:r>
      <w:r w:rsidRPr="003C420D">
        <w:rPr>
          <w:rFonts w:ascii="Arial" w:hAnsi="Arial" w:cs="Arial"/>
          <w:b/>
          <w:bCs/>
          <w:sz w:val="24"/>
        </w:rPr>
        <w:tab/>
      </w:r>
      <w:r w:rsidR="00E07DCA" w:rsidRPr="003C420D">
        <w:rPr>
          <w:rFonts w:ascii="Arial" w:hAnsi="Arial" w:cs="Arial"/>
          <w:b/>
          <w:bCs/>
          <w:sz w:val="24"/>
        </w:rPr>
        <w:t>Nokia</w:t>
      </w:r>
    </w:p>
    <w:p w14:paraId="3ADA391A" w14:textId="4F0E10EC" w:rsidR="009113E8" w:rsidRPr="003C420D" w:rsidRDefault="009113E8" w:rsidP="007B24F2">
      <w:pPr>
        <w:ind w:left="1985" w:hanging="1985"/>
        <w:rPr>
          <w:rFonts w:ascii="Arial" w:hAnsi="Arial" w:cs="Arial"/>
          <w:b/>
          <w:bCs/>
          <w:sz w:val="24"/>
        </w:rPr>
      </w:pPr>
      <w:r w:rsidRPr="003C420D">
        <w:rPr>
          <w:rFonts w:ascii="Arial" w:hAnsi="Arial" w:cs="Arial"/>
          <w:b/>
          <w:bCs/>
          <w:sz w:val="24"/>
        </w:rPr>
        <w:t>Title:</w:t>
      </w:r>
      <w:r w:rsidRPr="003C420D">
        <w:rPr>
          <w:rFonts w:ascii="Arial" w:hAnsi="Arial" w:cs="Arial"/>
          <w:b/>
          <w:bCs/>
          <w:sz w:val="24"/>
        </w:rPr>
        <w:tab/>
      </w:r>
      <w:r w:rsidR="004320A4" w:rsidRPr="003C420D">
        <w:rPr>
          <w:rFonts w:ascii="Arial" w:hAnsi="Arial" w:cs="Arial"/>
          <w:b/>
          <w:bCs/>
          <w:sz w:val="24"/>
        </w:rPr>
        <w:t xml:space="preserve">6G specification </w:t>
      </w:r>
      <w:r w:rsidR="00B638FA" w:rsidRPr="003C420D">
        <w:rPr>
          <w:rFonts w:ascii="Arial" w:hAnsi="Arial" w:cs="Arial"/>
          <w:b/>
          <w:bCs/>
          <w:sz w:val="24"/>
        </w:rPr>
        <w:t>format</w:t>
      </w:r>
      <w:r w:rsidR="00734A00" w:rsidRPr="003C420D">
        <w:rPr>
          <w:rFonts w:ascii="Arial" w:hAnsi="Arial" w:cs="Arial"/>
          <w:b/>
          <w:bCs/>
          <w:sz w:val="24"/>
        </w:rPr>
        <w:t xml:space="preserve"> modernization</w:t>
      </w:r>
      <w:r w:rsidR="0080426C" w:rsidRPr="003C420D">
        <w:rPr>
          <w:rFonts w:ascii="Arial" w:hAnsi="Arial" w:cs="Arial"/>
          <w:b/>
          <w:bCs/>
          <w:sz w:val="24"/>
        </w:rPr>
        <w:t>: towards Automation-Native</w:t>
      </w:r>
    </w:p>
    <w:p w14:paraId="60CD5F87" w14:textId="6A338B26" w:rsidR="009113E8" w:rsidRPr="003C420D" w:rsidRDefault="009113E8" w:rsidP="007B24F2">
      <w:pPr>
        <w:tabs>
          <w:tab w:val="left" w:pos="1985"/>
        </w:tabs>
        <w:rPr>
          <w:rFonts w:ascii="Arial" w:hAnsi="Arial" w:cs="Arial"/>
          <w:b/>
          <w:bCs/>
          <w:sz w:val="24"/>
        </w:rPr>
      </w:pPr>
      <w:r w:rsidRPr="003C420D">
        <w:rPr>
          <w:rFonts w:ascii="Arial" w:hAnsi="Arial" w:cs="Arial"/>
          <w:b/>
          <w:bCs/>
          <w:sz w:val="24"/>
        </w:rPr>
        <w:t>Document for:</w:t>
      </w:r>
      <w:r w:rsidRPr="003C420D">
        <w:rPr>
          <w:rFonts w:ascii="Arial" w:hAnsi="Arial" w:cs="Arial"/>
          <w:b/>
          <w:bCs/>
          <w:sz w:val="24"/>
        </w:rPr>
        <w:tab/>
      </w:r>
      <w:r w:rsidR="00734A00" w:rsidRPr="003C420D">
        <w:rPr>
          <w:rFonts w:ascii="Arial" w:hAnsi="Arial" w:cs="Arial"/>
          <w:b/>
          <w:bCs/>
          <w:sz w:val="24"/>
        </w:rPr>
        <w:t>Information</w:t>
      </w:r>
    </w:p>
    <w:p w14:paraId="41D6AA04" w14:textId="77777777" w:rsidR="009113E8" w:rsidRPr="003C420D" w:rsidRDefault="009113E8" w:rsidP="007B24F2">
      <w:pPr>
        <w:pStyle w:val="Heading1"/>
      </w:pPr>
      <w:r w:rsidRPr="003C420D">
        <w:t>1</w:t>
      </w:r>
      <w:r w:rsidRPr="003C420D">
        <w:tab/>
        <w:t>Introduction</w:t>
      </w:r>
    </w:p>
    <w:p w14:paraId="5B7215DF" w14:textId="02B54F9C" w:rsidR="00734A00" w:rsidRPr="003C420D" w:rsidRDefault="00B01AFC" w:rsidP="004320A4">
      <w:r w:rsidRPr="003C420D">
        <w:t xml:space="preserve">For four generations, 3GPP specifications have been written using Microsoft Word. This contribution provides some information about consideration that is starting on the possibility of moving to an improved way of doing specifications for 6G from Rel-21. </w:t>
      </w:r>
    </w:p>
    <w:p w14:paraId="12205638" w14:textId="026A60D4" w:rsidR="004E053F" w:rsidRPr="003C420D" w:rsidRDefault="00841FA0" w:rsidP="00841FA0">
      <w:pPr>
        <w:pStyle w:val="Heading1"/>
      </w:pPr>
      <w:r w:rsidRPr="003C420D">
        <w:t>2</w:t>
      </w:r>
      <w:r w:rsidRPr="003C420D">
        <w:tab/>
      </w:r>
      <w:r w:rsidR="00B01AFC" w:rsidRPr="003C420D">
        <w:t>Information</w:t>
      </w:r>
    </w:p>
    <w:p w14:paraId="25008E7B" w14:textId="718DBF95" w:rsidR="00B01AFC" w:rsidRPr="003C420D" w:rsidRDefault="00B01AFC" w:rsidP="00FC03DE">
      <w:bookmarkStart w:id="1" w:name="_Hlk527071819"/>
      <w:r w:rsidRPr="003C420D">
        <w:t>MS Word is well established and has some highly appreciated strengths, most notably “what you see is what you get” (WYSIWYG) editing and highly functional change tracking.</w:t>
      </w:r>
    </w:p>
    <w:p w14:paraId="1DC06449" w14:textId="62C19DCF" w:rsidR="00CC6CAB" w:rsidRPr="003C420D" w:rsidRDefault="00B01AFC" w:rsidP="00FC03DE">
      <w:r w:rsidRPr="003C420D">
        <w:t xml:space="preserve">However, </w:t>
      </w:r>
      <w:r w:rsidR="00CC6CAB" w:rsidRPr="003C420D">
        <w:t xml:space="preserve">several </w:t>
      </w:r>
      <w:r w:rsidR="0088792B" w:rsidRPr="003C420D">
        <w:t xml:space="preserve">limitations </w:t>
      </w:r>
      <w:r w:rsidR="00CC6CAB" w:rsidRPr="003C420D">
        <w:t xml:space="preserve">have </w:t>
      </w:r>
      <w:r w:rsidR="0088792B" w:rsidRPr="003C420D">
        <w:t>becom</w:t>
      </w:r>
      <w:r w:rsidR="00806B3F" w:rsidRPr="003C420D">
        <w:t>e</w:t>
      </w:r>
      <w:r w:rsidR="0088792B" w:rsidRPr="003C420D">
        <w:t xml:space="preserve"> increasingly evident</w:t>
      </w:r>
      <w:r w:rsidR="00B33CDB" w:rsidRPr="003C420D">
        <w:t xml:space="preserve"> </w:t>
      </w:r>
      <w:r w:rsidR="00CC6CAB" w:rsidRPr="003C420D">
        <w:t>throughout 3GPP</w:t>
      </w:r>
      <w:r w:rsidR="0088792B" w:rsidRPr="003C420D">
        <w:t>, leading to a growing awareness that the time may be coming to re-evaluate whether</w:t>
      </w:r>
      <w:r w:rsidR="00CC6CAB" w:rsidRPr="003C420D">
        <w:t xml:space="preserve"> Word i</w:t>
      </w:r>
      <w:r w:rsidR="0088792B" w:rsidRPr="003C420D">
        <w:t>s still the best tool for the job</w:t>
      </w:r>
      <w:r w:rsidRPr="003C420D">
        <w:t xml:space="preserve"> in the 21</w:t>
      </w:r>
      <w:r w:rsidRPr="003C420D">
        <w:rPr>
          <w:vertAlign w:val="superscript"/>
        </w:rPr>
        <w:t>st</w:t>
      </w:r>
      <w:r w:rsidRPr="003C420D">
        <w:t xml:space="preserve"> century</w:t>
      </w:r>
      <w:r w:rsidR="0088792B" w:rsidRPr="003C420D">
        <w:t xml:space="preserve"> after four generations</w:t>
      </w:r>
      <w:r w:rsidRPr="003C420D">
        <w:t xml:space="preserve">. These limitations include issues with stability and latency, inconsistent use of styles and inconsistent file formatting, as elaborated in [1] and [2]. These issues present challenges in particular for CR implementation into the specifications, which is a slow and error-prone process, and for applying other automation to the extraction and processing of specification information. </w:t>
      </w:r>
    </w:p>
    <w:p w14:paraId="06D754B2" w14:textId="2A2A3CCE" w:rsidR="00B01AFC" w:rsidRPr="003C420D" w:rsidRDefault="00021757" w:rsidP="00FC03DE">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00782472" w14:textId="616CE9AE" w:rsidR="00021757" w:rsidRPr="003C420D" w:rsidRDefault="00021757" w:rsidP="00FC03DE">
      <w:r w:rsidRPr="003C420D">
        <w:t xml:space="preserve">An attractive vision for the 6G specifications could comprise: </w:t>
      </w:r>
    </w:p>
    <w:p w14:paraId="6006DE3D" w14:textId="0D34F97D" w:rsidR="00021757" w:rsidRPr="003C420D" w:rsidRDefault="00021757" w:rsidP="008C18B6">
      <w:pPr>
        <w:pStyle w:val="ListParagraph"/>
        <w:numPr>
          <w:ilvl w:val="0"/>
          <w:numId w:val="3"/>
        </w:numPr>
      </w:pPr>
      <w:r w:rsidRPr="003C420D">
        <w:t>A single body of specification information, with linking and searching enabled throughout;</w:t>
      </w:r>
    </w:p>
    <w:p w14:paraId="50A6530C" w14:textId="4453ED41" w:rsidR="00021757" w:rsidRPr="003C420D" w:rsidRDefault="00021757" w:rsidP="008C18B6">
      <w:pPr>
        <w:pStyle w:val="ListParagraph"/>
        <w:numPr>
          <w:ilvl w:val="0"/>
          <w:numId w:val="3"/>
        </w:numPr>
      </w:pPr>
      <w:r w:rsidRPr="003C420D">
        <w:t>Automatic, error-free, instantaneous CR implementation, with new spec versions instantly available after each 3GPP TSG Plenary;</w:t>
      </w:r>
    </w:p>
    <w:p w14:paraId="7D982681" w14:textId="71974698" w:rsidR="00021757" w:rsidRPr="003C420D" w:rsidRDefault="00021757" w:rsidP="008C18B6">
      <w:pPr>
        <w:pStyle w:val="ListParagraph"/>
        <w:numPr>
          <w:ilvl w:val="0"/>
          <w:numId w:val="3"/>
        </w:numPr>
      </w:pPr>
      <w:r w:rsidRPr="003C420D">
        <w:t xml:space="preserve">Support for automated processing with consistent formatting </w:t>
      </w:r>
      <w:r w:rsidR="00182FDD">
        <w:t xml:space="preserve">and </w:t>
      </w:r>
      <w:r w:rsidRPr="003C420D">
        <w:t>full version control.</w:t>
      </w:r>
    </w:p>
    <w:p w14:paraId="4A363061" w14:textId="32B0E142" w:rsidR="00021757" w:rsidRPr="003C420D" w:rsidRDefault="00021757" w:rsidP="00021757">
      <w:r w:rsidRPr="003C420D">
        <w:t xml:space="preserve">This could be summarised with the following two fundamental goals: </w:t>
      </w:r>
    </w:p>
    <w:p w14:paraId="12FC26CD" w14:textId="35BF1FE2" w:rsidR="00021757" w:rsidRPr="003C420D" w:rsidRDefault="007C0CB2" w:rsidP="007C0CB2">
      <w:pPr>
        <w:jc w:val="center"/>
      </w:pPr>
      <w:r w:rsidRPr="003C420D">
        <w:rPr>
          <w:noProof/>
        </w:rPr>
        <w:drawing>
          <wp:inline distT="0" distB="0" distL="0" distR="0" wp14:anchorId="0036F420" wp14:editId="36E9277D">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13"/>
                    <a:stretch>
                      <a:fillRect/>
                    </a:stretch>
                  </pic:blipFill>
                  <pic:spPr>
                    <a:xfrm>
                      <a:off x="0" y="0"/>
                      <a:ext cx="4898609" cy="1746795"/>
                    </a:xfrm>
                    <a:prstGeom prst="rect">
                      <a:avLst/>
                    </a:prstGeom>
                  </pic:spPr>
                </pic:pic>
              </a:graphicData>
            </a:graphic>
          </wp:inline>
        </w:drawing>
      </w:r>
    </w:p>
    <w:p w14:paraId="277F249C" w14:textId="5B0DAB77" w:rsidR="00021757" w:rsidRPr="003C420D" w:rsidRDefault="00021757" w:rsidP="00021757">
      <w:r w:rsidRPr="003C420D">
        <w:t xml:space="preserve">Various text-based formats could be considered; among them, Markdown in particular stands out, which is already used by oneM2M and Wikipedia. </w:t>
      </w:r>
    </w:p>
    <w:p w14:paraId="2E710B78" w14:textId="0112EBEE" w:rsidR="00021757" w:rsidRPr="003C420D" w:rsidRDefault="007C0CB2" w:rsidP="00021757">
      <w:proofErr w:type="spellStart"/>
      <w:r w:rsidRPr="003C420D">
        <w:t>GoToWebinar</w:t>
      </w:r>
      <w:proofErr w:type="spellEnd"/>
      <w:r w:rsidRPr="003C420D">
        <w:t xml:space="preserve"> sessions have recently been held at the instigation of TSG RAN#107, introducing some possibilities for Markdown and Git-based specifications. A recording of the GTW sessions, and the associated slides, are available at </w:t>
      </w:r>
      <w:hyperlink r:id="rId14" w:history="1">
        <w:r w:rsidRPr="003C420D">
          <w:rPr>
            <w:rStyle w:val="Hyperlink"/>
          </w:rPr>
          <w:t>https://www.3gpp.org/ftp/tsg_ran/TSG_RAN/Tool_Automation_6G</w:t>
        </w:r>
      </w:hyperlink>
      <w:r w:rsidRPr="003C420D">
        <w:t xml:space="preserve"> . There seems to be widespread interest in considering </w:t>
      </w:r>
      <w:r w:rsidRPr="003C420D">
        <w:lastRenderedPageBreak/>
        <w:t xml:space="preserve">such an approach, </w:t>
      </w:r>
      <w:r w:rsidR="00432D7C" w:rsidRPr="003C420D">
        <w:t>although</w:t>
      </w:r>
      <w:r w:rsidRPr="003C420D">
        <w:t xml:space="preserve"> many details would still need to be addressed and pros/cons carefully considered</w:t>
      </w:r>
      <w:r w:rsidR="00432D7C" w:rsidRPr="003C420D">
        <w:t xml:space="preserve"> (e.g. in relation to formatting, Git repository structure, CR process and procedure)</w:t>
      </w:r>
      <w:r w:rsidRPr="003C420D">
        <w:t xml:space="preserve">. Further investigations will take place to </w:t>
      </w:r>
      <w:r w:rsidR="00432D7C" w:rsidRPr="003C420D">
        <w:t xml:space="preserve">look into these matters. </w:t>
      </w:r>
    </w:p>
    <w:bookmarkEnd w:id="1"/>
    <w:p w14:paraId="10473E6A" w14:textId="1D705C2E" w:rsidR="004C5370" w:rsidRPr="003C420D" w:rsidRDefault="004C5370" w:rsidP="004C5370">
      <w:pPr>
        <w:pStyle w:val="Heading1"/>
      </w:pPr>
      <w:r w:rsidRPr="003C420D">
        <w:t>3</w:t>
      </w:r>
      <w:r w:rsidRPr="003C420D">
        <w:tab/>
      </w:r>
      <w:r w:rsidR="007C0CB2" w:rsidRPr="003C420D">
        <w:t>Conclusions</w:t>
      </w:r>
    </w:p>
    <w:p w14:paraId="74365E73" w14:textId="375B2E46" w:rsidR="00C6273A" w:rsidRPr="003C420D" w:rsidRDefault="00432D7C" w:rsidP="004320A4">
      <w:r w:rsidRPr="003C420D">
        <w:t>Interest is arising in considering a modernized way of doing specifications for 6G from Rel-21, using state-of-the-art tools with a text-based specification format and Git-based version control</w:t>
      </w:r>
      <w:r w:rsidR="0090148B">
        <w:t>, in order</w:t>
      </w:r>
      <w:r w:rsidRPr="003C420D">
        <w:t xml:space="preserve"> to (</w:t>
      </w:r>
      <w:r w:rsidRPr="0090148B">
        <w:rPr>
          <w:i/>
          <w:iCs/>
        </w:rPr>
        <w:t>inter alia</w:t>
      </w:r>
      <w:r w:rsidRPr="003C420D">
        <w:t xml:space="preserve">): </w:t>
      </w:r>
    </w:p>
    <w:p w14:paraId="7FC78FBF" w14:textId="0980746A" w:rsidR="00432D7C" w:rsidRPr="003C420D" w:rsidRDefault="00432D7C" w:rsidP="008C18B6">
      <w:pPr>
        <w:pStyle w:val="ListParagraph"/>
        <w:numPr>
          <w:ilvl w:val="0"/>
          <w:numId w:val="4"/>
        </w:numPr>
      </w:pPr>
      <w:r w:rsidRPr="003C420D">
        <w:t>Eliminate latency issues;</w:t>
      </w:r>
    </w:p>
    <w:p w14:paraId="0A79A6FD" w14:textId="7858A046" w:rsidR="00432D7C" w:rsidRPr="003C420D" w:rsidRDefault="00432D7C" w:rsidP="008C18B6">
      <w:pPr>
        <w:pStyle w:val="ListParagraph"/>
        <w:numPr>
          <w:ilvl w:val="0"/>
          <w:numId w:val="4"/>
        </w:numPr>
      </w:pPr>
      <w:r w:rsidRPr="003C420D">
        <w:t>Facilitate automated processing of specification content;</w:t>
      </w:r>
    </w:p>
    <w:p w14:paraId="39AF4703" w14:textId="1307BE88" w:rsidR="00432D7C" w:rsidRPr="003C420D" w:rsidRDefault="00432D7C" w:rsidP="008C18B6">
      <w:pPr>
        <w:pStyle w:val="ListParagraph"/>
        <w:numPr>
          <w:ilvl w:val="0"/>
          <w:numId w:val="4"/>
        </w:numPr>
      </w:pPr>
      <w:r w:rsidRPr="003C420D">
        <w:t>Eliminate manual errors between CR approval and implementation into the specifications;</w:t>
      </w:r>
    </w:p>
    <w:p w14:paraId="4D6D74C4" w14:textId="19EC1006" w:rsidR="00432D7C" w:rsidRPr="003C420D" w:rsidRDefault="00432D7C" w:rsidP="008C18B6">
      <w:pPr>
        <w:pStyle w:val="ListParagraph"/>
        <w:numPr>
          <w:ilvl w:val="0"/>
          <w:numId w:val="4"/>
        </w:numPr>
      </w:pPr>
      <w:r w:rsidRPr="003C420D">
        <w:t xml:space="preserve">Provide instantly available specifications after each TSG plenary. </w:t>
      </w:r>
    </w:p>
    <w:p w14:paraId="0CBE5E7E" w14:textId="32FFEDA6" w:rsidR="00432D7C" w:rsidRPr="003C420D" w:rsidRDefault="00432D7C" w:rsidP="004320A4">
      <w:r w:rsidRPr="003C420D">
        <w:t xml:space="preserve">Further information is available in [1] and [2] and at </w:t>
      </w:r>
      <w:hyperlink r:id="rId15" w:history="1">
        <w:r w:rsidRPr="003C420D">
          <w:rPr>
            <w:rStyle w:val="Hyperlink"/>
          </w:rPr>
          <w:t>https://www.3gpp.org/ftp/tsg_ran/TSG_RAN/Tool_Automation_6G</w:t>
        </w:r>
      </w:hyperlink>
      <w:r w:rsidRPr="003C420D">
        <w:t xml:space="preserve">, which delegates are encouraged to consider and engage with. </w:t>
      </w:r>
    </w:p>
    <w:p w14:paraId="4A48B007" w14:textId="394F908C" w:rsidR="00432D7C" w:rsidRPr="003C420D" w:rsidRDefault="00432D7C" w:rsidP="004320A4">
      <w:r w:rsidRPr="003C420D">
        <w:t xml:space="preserve">It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5C300F4A" w14:textId="77777777" w:rsidR="00DA4C4D" w:rsidRPr="003C420D" w:rsidRDefault="00DA4C4D" w:rsidP="006B0182"/>
    <w:p w14:paraId="0F5BEB5C" w14:textId="77777777" w:rsidR="00F107D0" w:rsidRPr="003C420D" w:rsidRDefault="00F107D0" w:rsidP="007B24F2">
      <w:pPr>
        <w:pStyle w:val="Heading1"/>
      </w:pPr>
      <w:r w:rsidRPr="003C420D">
        <w:t>References</w:t>
      </w:r>
    </w:p>
    <w:p w14:paraId="345B5FAB" w14:textId="09F0397A" w:rsidR="003C420D" w:rsidRPr="003C420D" w:rsidRDefault="00AF586A" w:rsidP="003C420D">
      <w:pPr>
        <w:pStyle w:val="Reference"/>
        <w:numPr>
          <w:ilvl w:val="0"/>
          <w:numId w:val="0"/>
        </w:numPr>
        <w:ind w:left="567" w:hanging="567"/>
        <w:rPr>
          <w:lang w:val="en-GB"/>
        </w:rPr>
      </w:pPr>
      <w:r w:rsidRPr="003C420D">
        <w:rPr>
          <w:lang w:val="en-GB"/>
        </w:rPr>
        <w:t xml:space="preserve">[1] </w:t>
      </w:r>
      <w:hyperlink r:id="rId16" w:history="1">
        <w:r w:rsidR="00432D7C" w:rsidRPr="003C420D">
          <w:rPr>
            <w:rStyle w:val="Hyperlink"/>
            <w:lang w:val="en-GB"/>
          </w:rPr>
          <w:t>RP-250108</w:t>
        </w:r>
      </w:hyperlink>
      <w:r w:rsidR="00432D7C" w:rsidRPr="003C420D">
        <w:rPr>
          <w:lang w:val="en-GB"/>
        </w:rPr>
        <w:t xml:space="preserve"> </w:t>
      </w:r>
      <w:r w:rsidR="003C420D" w:rsidRPr="003C420D">
        <w:rPr>
          <w:lang w:val="en-GB"/>
        </w:rPr>
        <w:t>“6G specification format: towards Automation-Native”, Nokia, Apple, BT, Deutsche Telekom, Qualcomm, T-Mobile USA, Verizon</w:t>
      </w:r>
    </w:p>
    <w:p w14:paraId="5E85458A" w14:textId="5E2DCA03" w:rsidR="000E53EA" w:rsidRPr="003C420D" w:rsidRDefault="00432D7C" w:rsidP="00432D7C">
      <w:pPr>
        <w:pStyle w:val="Reference"/>
        <w:numPr>
          <w:ilvl w:val="0"/>
          <w:numId w:val="0"/>
        </w:numPr>
        <w:ind w:left="567" w:hanging="567"/>
        <w:rPr>
          <w:lang w:val="en-GB"/>
        </w:rPr>
      </w:pPr>
      <w:r w:rsidRPr="003C420D">
        <w:rPr>
          <w:lang w:val="en-GB"/>
        </w:rPr>
        <w:t xml:space="preserve">[2] </w:t>
      </w:r>
      <w:hyperlink r:id="rId17" w:history="1">
        <w:r w:rsidRPr="003C420D">
          <w:rPr>
            <w:rStyle w:val="Hyperlink"/>
            <w:lang w:val="en-GB"/>
          </w:rPr>
          <w:t>RP-250422</w:t>
        </w:r>
      </w:hyperlink>
      <w:r w:rsidR="003C420D">
        <w:rPr>
          <w:lang w:val="en-GB"/>
        </w:rPr>
        <w:t>, “</w:t>
      </w:r>
      <w:r w:rsidR="003C420D" w:rsidRPr="003C420D">
        <w:rPr>
          <w:lang w:val="en-GB"/>
        </w:rPr>
        <w:t>Improvements to specification handling</w:t>
      </w:r>
      <w:r w:rsidR="003C420D">
        <w:rPr>
          <w:lang w:val="en-GB"/>
        </w:rPr>
        <w:t>”, Ericsson</w:t>
      </w:r>
    </w:p>
    <w:sectPr w:rsidR="000E53EA" w:rsidRPr="003C420D" w:rsidSect="00A055F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6073F" w14:textId="77777777" w:rsidR="00757916" w:rsidRDefault="00757916" w:rsidP="000B02AA">
      <w:pPr>
        <w:spacing w:after="0"/>
      </w:pPr>
      <w:r>
        <w:separator/>
      </w:r>
    </w:p>
  </w:endnote>
  <w:endnote w:type="continuationSeparator" w:id="0">
    <w:p w14:paraId="081A4837" w14:textId="77777777" w:rsidR="00757916" w:rsidRDefault="00757916" w:rsidP="000B02AA">
      <w:pPr>
        <w:spacing w:after="0"/>
      </w:pPr>
      <w:r>
        <w:continuationSeparator/>
      </w:r>
    </w:p>
  </w:endnote>
  <w:endnote w:type="continuationNotice" w:id="1">
    <w:p w14:paraId="09BA8A23" w14:textId="77777777" w:rsidR="00757916" w:rsidRDefault="00757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0C1C" w14:textId="77777777" w:rsidR="008C18B6" w:rsidRDefault="008C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BBE4" w14:textId="77777777" w:rsidR="008C18B6" w:rsidRDefault="008C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DFBB" w14:textId="77777777" w:rsidR="008C18B6" w:rsidRDefault="008C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87A86" w14:textId="77777777" w:rsidR="00757916" w:rsidRDefault="00757916" w:rsidP="000B02AA">
      <w:pPr>
        <w:spacing w:after="0"/>
      </w:pPr>
      <w:r>
        <w:separator/>
      </w:r>
    </w:p>
  </w:footnote>
  <w:footnote w:type="continuationSeparator" w:id="0">
    <w:p w14:paraId="75B4FBBC" w14:textId="77777777" w:rsidR="00757916" w:rsidRDefault="00757916" w:rsidP="000B02AA">
      <w:pPr>
        <w:spacing w:after="0"/>
      </w:pPr>
      <w:r>
        <w:continuationSeparator/>
      </w:r>
    </w:p>
  </w:footnote>
  <w:footnote w:type="continuationNotice" w:id="1">
    <w:p w14:paraId="60D1A898" w14:textId="77777777" w:rsidR="00757916" w:rsidRDefault="00757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C9FF" w14:textId="77777777" w:rsidR="008C18B6" w:rsidRDefault="008C1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81F9" w14:textId="77777777" w:rsidR="008C18B6" w:rsidRDefault="008C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F3F0" w14:textId="77777777" w:rsidR="008C18B6" w:rsidRDefault="008C1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FCA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3E13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6CC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A22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55685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7685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E819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42636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C51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BEAF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2484247D"/>
    <w:multiLevelType w:val="hybridMultilevel"/>
    <w:tmpl w:val="FB5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011765"/>
    <w:multiLevelType w:val="hybridMultilevel"/>
    <w:tmpl w:val="CB144648"/>
    <w:lvl w:ilvl="0" w:tplc="D766F66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479054">
    <w:abstractNumId w:val="10"/>
  </w:num>
  <w:num w:numId="2" w16cid:durableId="1928418654">
    <w:abstractNumId w:val="12"/>
  </w:num>
  <w:num w:numId="3" w16cid:durableId="1130395266">
    <w:abstractNumId w:val="11"/>
  </w:num>
  <w:num w:numId="4" w16cid:durableId="588004601">
    <w:abstractNumId w:val="13"/>
  </w:num>
  <w:num w:numId="5" w16cid:durableId="1580363832">
    <w:abstractNumId w:val="9"/>
  </w:num>
  <w:num w:numId="6" w16cid:durableId="1967007678">
    <w:abstractNumId w:val="7"/>
  </w:num>
  <w:num w:numId="7" w16cid:durableId="1644235102">
    <w:abstractNumId w:val="6"/>
  </w:num>
  <w:num w:numId="8" w16cid:durableId="1879197557">
    <w:abstractNumId w:val="5"/>
  </w:num>
  <w:num w:numId="9" w16cid:durableId="934630566">
    <w:abstractNumId w:val="4"/>
  </w:num>
  <w:num w:numId="10" w16cid:durableId="130251353">
    <w:abstractNumId w:val="8"/>
  </w:num>
  <w:num w:numId="11" w16cid:durableId="2053069686">
    <w:abstractNumId w:val="3"/>
  </w:num>
  <w:num w:numId="12" w16cid:durableId="1048996001">
    <w:abstractNumId w:val="2"/>
  </w:num>
  <w:num w:numId="13" w16cid:durableId="258103084">
    <w:abstractNumId w:val="1"/>
  </w:num>
  <w:num w:numId="14" w16cid:durableId="158525879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757"/>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720"/>
    <w:rsid w:val="00032EC4"/>
    <w:rsid w:val="00033397"/>
    <w:rsid w:val="00033B29"/>
    <w:rsid w:val="00034234"/>
    <w:rsid w:val="000348EC"/>
    <w:rsid w:val="000352A7"/>
    <w:rsid w:val="00036384"/>
    <w:rsid w:val="00036C34"/>
    <w:rsid w:val="00040095"/>
    <w:rsid w:val="0004088D"/>
    <w:rsid w:val="00040985"/>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883"/>
    <w:rsid w:val="000538DD"/>
    <w:rsid w:val="00053B88"/>
    <w:rsid w:val="0005463C"/>
    <w:rsid w:val="000551D6"/>
    <w:rsid w:val="0005651F"/>
    <w:rsid w:val="000569E8"/>
    <w:rsid w:val="00056F76"/>
    <w:rsid w:val="00057363"/>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174F"/>
    <w:rsid w:val="000D27E1"/>
    <w:rsid w:val="000D2FA5"/>
    <w:rsid w:val="000D3E2B"/>
    <w:rsid w:val="000D41E1"/>
    <w:rsid w:val="000D56C3"/>
    <w:rsid w:val="000D58AB"/>
    <w:rsid w:val="000D5FB7"/>
    <w:rsid w:val="000D6922"/>
    <w:rsid w:val="000D70AF"/>
    <w:rsid w:val="000D7323"/>
    <w:rsid w:val="000E0D41"/>
    <w:rsid w:val="000E0DFE"/>
    <w:rsid w:val="000E13D1"/>
    <w:rsid w:val="000E1CC8"/>
    <w:rsid w:val="000E22B9"/>
    <w:rsid w:val="000E29C6"/>
    <w:rsid w:val="000E3990"/>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A5B"/>
    <w:rsid w:val="00106BA3"/>
    <w:rsid w:val="00107088"/>
    <w:rsid w:val="00107256"/>
    <w:rsid w:val="001078AA"/>
    <w:rsid w:val="00110D6E"/>
    <w:rsid w:val="001110EC"/>
    <w:rsid w:val="001112C8"/>
    <w:rsid w:val="001118B0"/>
    <w:rsid w:val="00112281"/>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20862"/>
    <w:rsid w:val="0012144B"/>
    <w:rsid w:val="00121CB1"/>
    <w:rsid w:val="00122105"/>
    <w:rsid w:val="001223B5"/>
    <w:rsid w:val="00122B43"/>
    <w:rsid w:val="00123183"/>
    <w:rsid w:val="00124633"/>
    <w:rsid w:val="00125238"/>
    <w:rsid w:val="001254D1"/>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764"/>
    <w:rsid w:val="001521C9"/>
    <w:rsid w:val="0015231B"/>
    <w:rsid w:val="001527D8"/>
    <w:rsid w:val="00153326"/>
    <w:rsid w:val="0015353E"/>
    <w:rsid w:val="00153E06"/>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A1E"/>
    <w:rsid w:val="00180BCB"/>
    <w:rsid w:val="00180BE3"/>
    <w:rsid w:val="001819A7"/>
    <w:rsid w:val="0018278A"/>
    <w:rsid w:val="001829CB"/>
    <w:rsid w:val="00182DA3"/>
    <w:rsid w:val="00182FDD"/>
    <w:rsid w:val="00183014"/>
    <w:rsid w:val="001834C5"/>
    <w:rsid w:val="0018453A"/>
    <w:rsid w:val="0018495A"/>
    <w:rsid w:val="00184BF2"/>
    <w:rsid w:val="00184C3C"/>
    <w:rsid w:val="001859EE"/>
    <w:rsid w:val="00185BBF"/>
    <w:rsid w:val="00186C28"/>
    <w:rsid w:val="00186E59"/>
    <w:rsid w:val="00187905"/>
    <w:rsid w:val="00187E23"/>
    <w:rsid w:val="00190442"/>
    <w:rsid w:val="00190B9B"/>
    <w:rsid w:val="00191DDA"/>
    <w:rsid w:val="0019287C"/>
    <w:rsid w:val="001929F0"/>
    <w:rsid w:val="00192A3C"/>
    <w:rsid w:val="001930E5"/>
    <w:rsid w:val="00193D97"/>
    <w:rsid w:val="001949E3"/>
    <w:rsid w:val="00194CD0"/>
    <w:rsid w:val="00194D46"/>
    <w:rsid w:val="001954FF"/>
    <w:rsid w:val="001957E7"/>
    <w:rsid w:val="0019688D"/>
    <w:rsid w:val="001971E7"/>
    <w:rsid w:val="001972FE"/>
    <w:rsid w:val="001A0249"/>
    <w:rsid w:val="001A108B"/>
    <w:rsid w:val="001A10B4"/>
    <w:rsid w:val="001A116A"/>
    <w:rsid w:val="001A12E6"/>
    <w:rsid w:val="001A232E"/>
    <w:rsid w:val="001A256A"/>
    <w:rsid w:val="001A2CC9"/>
    <w:rsid w:val="001A455D"/>
    <w:rsid w:val="001A4A11"/>
    <w:rsid w:val="001A4AD7"/>
    <w:rsid w:val="001A4F9A"/>
    <w:rsid w:val="001A5285"/>
    <w:rsid w:val="001A54C0"/>
    <w:rsid w:val="001A6793"/>
    <w:rsid w:val="001A6B32"/>
    <w:rsid w:val="001A6C6C"/>
    <w:rsid w:val="001A750E"/>
    <w:rsid w:val="001A7571"/>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2BC6"/>
    <w:rsid w:val="001C3460"/>
    <w:rsid w:val="001C430C"/>
    <w:rsid w:val="001C43AA"/>
    <w:rsid w:val="001C445F"/>
    <w:rsid w:val="001C4A2B"/>
    <w:rsid w:val="001C52C7"/>
    <w:rsid w:val="001C693A"/>
    <w:rsid w:val="001C741C"/>
    <w:rsid w:val="001C7A9B"/>
    <w:rsid w:val="001C7BD7"/>
    <w:rsid w:val="001D0702"/>
    <w:rsid w:val="001D29FE"/>
    <w:rsid w:val="001D4BBB"/>
    <w:rsid w:val="001D4F23"/>
    <w:rsid w:val="001D56D3"/>
    <w:rsid w:val="001D6C25"/>
    <w:rsid w:val="001D760B"/>
    <w:rsid w:val="001D7F65"/>
    <w:rsid w:val="001E0D10"/>
    <w:rsid w:val="001E0FD3"/>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212"/>
    <w:rsid w:val="002212EA"/>
    <w:rsid w:val="002217E6"/>
    <w:rsid w:val="0022289E"/>
    <w:rsid w:val="00222A32"/>
    <w:rsid w:val="00222EBF"/>
    <w:rsid w:val="0022328E"/>
    <w:rsid w:val="002237EF"/>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07"/>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90B"/>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5297"/>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213"/>
    <w:rsid w:val="002F1637"/>
    <w:rsid w:val="002F16A0"/>
    <w:rsid w:val="002F225E"/>
    <w:rsid w:val="002F32AC"/>
    <w:rsid w:val="002F39FE"/>
    <w:rsid w:val="002F4698"/>
    <w:rsid w:val="002F4D01"/>
    <w:rsid w:val="002F5976"/>
    <w:rsid w:val="002F7AFB"/>
    <w:rsid w:val="003011B2"/>
    <w:rsid w:val="0030158F"/>
    <w:rsid w:val="00301E42"/>
    <w:rsid w:val="0030237C"/>
    <w:rsid w:val="00302433"/>
    <w:rsid w:val="00302A1F"/>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DC3"/>
    <w:rsid w:val="003C2EDC"/>
    <w:rsid w:val="003C2F3B"/>
    <w:rsid w:val="003C388C"/>
    <w:rsid w:val="003C420D"/>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685"/>
    <w:rsid w:val="00431800"/>
    <w:rsid w:val="004320A4"/>
    <w:rsid w:val="00432839"/>
    <w:rsid w:val="00432CC0"/>
    <w:rsid w:val="00432D7C"/>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3101"/>
    <w:rsid w:val="00443384"/>
    <w:rsid w:val="004434B5"/>
    <w:rsid w:val="00444CA1"/>
    <w:rsid w:val="00445BF7"/>
    <w:rsid w:val="00446937"/>
    <w:rsid w:val="00446952"/>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23A6"/>
    <w:rsid w:val="00473877"/>
    <w:rsid w:val="00474002"/>
    <w:rsid w:val="00474953"/>
    <w:rsid w:val="00474ABF"/>
    <w:rsid w:val="004758B7"/>
    <w:rsid w:val="00477455"/>
    <w:rsid w:val="00477468"/>
    <w:rsid w:val="00477576"/>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11A"/>
    <w:rsid w:val="0049797A"/>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68FE"/>
    <w:rsid w:val="004C69B9"/>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0CAA"/>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657"/>
    <w:rsid w:val="0050458A"/>
    <w:rsid w:val="0050469C"/>
    <w:rsid w:val="00504A16"/>
    <w:rsid w:val="00505283"/>
    <w:rsid w:val="005054AF"/>
    <w:rsid w:val="00505CD0"/>
    <w:rsid w:val="00506354"/>
    <w:rsid w:val="005063CE"/>
    <w:rsid w:val="005064CF"/>
    <w:rsid w:val="00506787"/>
    <w:rsid w:val="00506D5D"/>
    <w:rsid w:val="00510002"/>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1DAD"/>
    <w:rsid w:val="00531E0A"/>
    <w:rsid w:val="005321E5"/>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C38"/>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4BB4"/>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DCA"/>
    <w:rsid w:val="00612037"/>
    <w:rsid w:val="0061208F"/>
    <w:rsid w:val="00612304"/>
    <w:rsid w:val="00613156"/>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E3C"/>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DDA"/>
    <w:rsid w:val="00660140"/>
    <w:rsid w:val="006609F4"/>
    <w:rsid w:val="0066146A"/>
    <w:rsid w:val="0066150E"/>
    <w:rsid w:val="0066443C"/>
    <w:rsid w:val="00664C6F"/>
    <w:rsid w:val="006658BE"/>
    <w:rsid w:val="00665E0D"/>
    <w:rsid w:val="00665FD4"/>
    <w:rsid w:val="006666DF"/>
    <w:rsid w:val="00666968"/>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4788"/>
    <w:rsid w:val="0067482F"/>
    <w:rsid w:val="006750AA"/>
    <w:rsid w:val="006759AA"/>
    <w:rsid w:val="0067646B"/>
    <w:rsid w:val="0067678F"/>
    <w:rsid w:val="00676FE4"/>
    <w:rsid w:val="00677310"/>
    <w:rsid w:val="0068000A"/>
    <w:rsid w:val="006800CE"/>
    <w:rsid w:val="00681429"/>
    <w:rsid w:val="00681471"/>
    <w:rsid w:val="00681C2F"/>
    <w:rsid w:val="00681E2C"/>
    <w:rsid w:val="00682482"/>
    <w:rsid w:val="00683655"/>
    <w:rsid w:val="00684291"/>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B006A"/>
    <w:rsid w:val="006B0182"/>
    <w:rsid w:val="006B03AF"/>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2C1"/>
    <w:rsid w:val="006D391C"/>
    <w:rsid w:val="006D40E2"/>
    <w:rsid w:val="006D426D"/>
    <w:rsid w:val="006D540C"/>
    <w:rsid w:val="006D60B3"/>
    <w:rsid w:val="006D6FCF"/>
    <w:rsid w:val="006D7D23"/>
    <w:rsid w:val="006D7EE9"/>
    <w:rsid w:val="006D7FF2"/>
    <w:rsid w:val="006E0209"/>
    <w:rsid w:val="006E098B"/>
    <w:rsid w:val="006E1AE9"/>
    <w:rsid w:val="006E37B6"/>
    <w:rsid w:val="006E3C93"/>
    <w:rsid w:val="006E4558"/>
    <w:rsid w:val="006E4BE2"/>
    <w:rsid w:val="006E56AC"/>
    <w:rsid w:val="006E6A9E"/>
    <w:rsid w:val="006E6D34"/>
    <w:rsid w:val="006F1211"/>
    <w:rsid w:val="006F1B50"/>
    <w:rsid w:val="006F1DE4"/>
    <w:rsid w:val="006F210F"/>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2EBE"/>
    <w:rsid w:val="007036D7"/>
    <w:rsid w:val="00703C1A"/>
    <w:rsid w:val="00703E7E"/>
    <w:rsid w:val="00705632"/>
    <w:rsid w:val="00705C11"/>
    <w:rsid w:val="00705C66"/>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BE0"/>
    <w:rsid w:val="00730451"/>
    <w:rsid w:val="007306EA"/>
    <w:rsid w:val="0073117E"/>
    <w:rsid w:val="00731363"/>
    <w:rsid w:val="007317FE"/>
    <w:rsid w:val="00731B6D"/>
    <w:rsid w:val="00731CB3"/>
    <w:rsid w:val="007321A8"/>
    <w:rsid w:val="00732D85"/>
    <w:rsid w:val="007332DF"/>
    <w:rsid w:val="00733A0B"/>
    <w:rsid w:val="00733F9B"/>
    <w:rsid w:val="007346DE"/>
    <w:rsid w:val="0073477A"/>
    <w:rsid w:val="00734A00"/>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3B04"/>
    <w:rsid w:val="007550D4"/>
    <w:rsid w:val="00755304"/>
    <w:rsid w:val="00757916"/>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14FD"/>
    <w:rsid w:val="0077262A"/>
    <w:rsid w:val="00772A4B"/>
    <w:rsid w:val="00772BBF"/>
    <w:rsid w:val="00773197"/>
    <w:rsid w:val="00773CF6"/>
    <w:rsid w:val="00773E87"/>
    <w:rsid w:val="00775373"/>
    <w:rsid w:val="007759F2"/>
    <w:rsid w:val="00775D41"/>
    <w:rsid w:val="00776402"/>
    <w:rsid w:val="00776859"/>
    <w:rsid w:val="00776914"/>
    <w:rsid w:val="0077746F"/>
    <w:rsid w:val="00780717"/>
    <w:rsid w:val="0078107D"/>
    <w:rsid w:val="0078116B"/>
    <w:rsid w:val="007815F7"/>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C61"/>
    <w:rsid w:val="007A7D8E"/>
    <w:rsid w:val="007B02C7"/>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0CB2"/>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32D"/>
    <w:rsid w:val="007D136D"/>
    <w:rsid w:val="007D157B"/>
    <w:rsid w:val="007D19E8"/>
    <w:rsid w:val="007D2075"/>
    <w:rsid w:val="007D3548"/>
    <w:rsid w:val="007D3948"/>
    <w:rsid w:val="007D4662"/>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B5C"/>
    <w:rsid w:val="00826031"/>
    <w:rsid w:val="008260D8"/>
    <w:rsid w:val="00826F87"/>
    <w:rsid w:val="00827029"/>
    <w:rsid w:val="00830201"/>
    <w:rsid w:val="0083026E"/>
    <w:rsid w:val="008313F3"/>
    <w:rsid w:val="00832540"/>
    <w:rsid w:val="00832AA0"/>
    <w:rsid w:val="00832D4D"/>
    <w:rsid w:val="00833B39"/>
    <w:rsid w:val="00833E7C"/>
    <w:rsid w:val="00834069"/>
    <w:rsid w:val="0083472A"/>
    <w:rsid w:val="0083540D"/>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A7"/>
    <w:rsid w:val="00844CF7"/>
    <w:rsid w:val="0084529C"/>
    <w:rsid w:val="0084549D"/>
    <w:rsid w:val="00845957"/>
    <w:rsid w:val="00845D8E"/>
    <w:rsid w:val="00846CAC"/>
    <w:rsid w:val="00846E17"/>
    <w:rsid w:val="00847527"/>
    <w:rsid w:val="00847D93"/>
    <w:rsid w:val="00850012"/>
    <w:rsid w:val="00850220"/>
    <w:rsid w:val="008509E0"/>
    <w:rsid w:val="008512AA"/>
    <w:rsid w:val="00851312"/>
    <w:rsid w:val="00851AF0"/>
    <w:rsid w:val="00851FA7"/>
    <w:rsid w:val="008522B0"/>
    <w:rsid w:val="008525ED"/>
    <w:rsid w:val="00852627"/>
    <w:rsid w:val="008529E5"/>
    <w:rsid w:val="0085432D"/>
    <w:rsid w:val="00854AD2"/>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838"/>
    <w:rsid w:val="008A60C6"/>
    <w:rsid w:val="008A6B57"/>
    <w:rsid w:val="008A7536"/>
    <w:rsid w:val="008A7640"/>
    <w:rsid w:val="008B005D"/>
    <w:rsid w:val="008B09E1"/>
    <w:rsid w:val="008B0CE4"/>
    <w:rsid w:val="008B1445"/>
    <w:rsid w:val="008B2B4C"/>
    <w:rsid w:val="008B48A6"/>
    <w:rsid w:val="008B50BA"/>
    <w:rsid w:val="008B5288"/>
    <w:rsid w:val="008B564B"/>
    <w:rsid w:val="008B7D96"/>
    <w:rsid w:val="008C019C"/>
    <w:rsid w:val="008C02FC"/>
    <w:rsid w:val="008C15FE"/>
    <w:rsid w:val="008C18B6"/>
    <w:rsid w:val="008C18E7"/>
    <w:rsid w:val="008C1B2A"/>
    <w:rsid w:val="008C20C3"/>
    <w:rsid w:val="008C23A4"/>
    <w:rsid w:val="008C26F3"/>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53AC"/>
    <w:rsid w:val="008D5BCC"/>
    <w:rsid w:val="008D5C84"/>
    <w:rsid w:val="008D5D79"/>
    <w:rsid w:val="008D60F2"/>
    <w:rsid w:val="008D6CF4"/>
    <w:rsid w:val="008D72D9"/>
    <w:rsid w:val="008E0098"/>
    <w:rsid w:val="008E1343"/>
    <w:rsid w:val="008E2417"/>
    <w:rsid w:val="008E3162"/>
    <w:rsid w:val="008E39F0"/>
    <w:rsid w:val="008E3F31"/>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48B"/>
    <w:rsid w:val="00901784"/>
    <w:rsid w:val="00901AF1"/>
    <w:rsid w:val="00901C14"/>
    <w:rsid w:val="00901FAD"/>
    <w:rsid w:val="0090271F"/>
    <w:rsid w:val="00902BE0"/>
    <w:rsid w:val="00903092"/>
    <w:rsid w:val="009037F2"/>
    <w:rsid w:val="00904953"/>
    <w:rsid w:val="00905096"/>
    <w:rsid w:val="009050E7"/>
    <w:rsid w:val="0090699A"/>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D94"/>
    <w:rsid w:val="0093362B"/>
    <w:rsid w:val="009344B6"/>
    <w:rsid w:val="00934D4A"/>
    <w:rsid w:val="00936D97"/>
    <w:rsid w:val="00937020"/>
    <w:rsid w:val="0093765C"/>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A33"/>
    <w:rsid w:val="00960FAE"/>
    <w:rsid w:val="00961B32"/>
    <w:rsid w:val="009639F1"/>
    <w:rsid w:val="00963CEB"/>
    <w:rsid w:val="00963EC7"/>
    <w:rsid w:val="009649A2"/>
    <w:rsid w:val="009653EA"/>
    <w:rsid w:val="0096580B"/>
    <w:rsid w:val="00967202"/>
    <w:rsid w:val="00970175"/>
    <w:rsid w:val="0097037F"/>
    <w:rsid w:val="009708A4"/>
    <w:rsid w:val="00970D14"/>
    <w:rsid w:val="00970E66"/>
    <w:rsid w:val="00971560"/>
    <w:rsid w:val="0097181D"/>
    <w:rsid w:val="00971DF1"/>
    <w:rsid w:val="00972DFB"/>
    <w:rsid w:val="0097319D"/>
    <w:rsid w:val="009739CD"/>
    <w:rsid w:val="00974BB0"/>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6394"/>
    <w:rsid w:val="009868E2"/>
    <w:rsid w:val="00986E68"/>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5E"/>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2009"/>
    <w:rsid w:val="009E229B"/>
    <w:rsid w:val="009E35A7"/>
    <w:rsid w:val="009E379E"/>
    <w:rsid w:val="009E3B84"/>
    <w:rsid w:val="009E4B8D"/>
    <w:rsid w:val="009E4E10"/>
    <w:rsid w:val="009E5724"/>
    <w:rsid w:val="009E5AD4"/>
    <w:rsid w:val="009E654E"/>
    <w:rsid w:val="009E68E4"/>
    <w:rsid w:val="009E75E5"/>
    <w:rsid w:val="009E7A15"/>
    <w:rsid w:val="009F0055"/>
    <w:rsid w:val="009F0F2F"/>
    <w:rsid w:val="009F0F42"/>
    <w:rsid w:val="009F0F58"/>
    <w:rsid w:val="009F0F91"/>
    <w:rsid w:val="009F15D3"/>
    <w:rsid w:val="009F21E0"/>
    <w:rsid w:val="009F25CD"/>
    <w:rsid w:val="009F28E8"/>
    <w:rsid w:val="009F322D"/>
    <w:rsid w:val="009F3B33"/>
    <w:rsid w:val="009F3D8B"/>
    <w:rsid w:val="009F4433"/>
    <w:rsid w:val="009F4F2C"/>
    <w:rsid w:val="009F540E"/>
    <w:rsid w:val="009F5862"/>
    <w:rsid w:val="009F58B7"/>
    <w:rsid w:val="009F5D6B"/>
    <w:rsid w:val="009F65C3"/>
    <w:rsid w:val="009F700F"/>
    <w:rsid w:val="009F7D56"/>
    <w:rsid w:val="00A00EC0"/>
    <w:rsid w:val="00A0106E"/>
    <w:rsid w:val="00A0122B"/>
    <w:rsid w:val="00A016C2"/>
    <w:rsid w:val="00A01D45"/>
    <w:rsid w:val="00A01EE5"/>
    <w:rsid w:val="00A02169"/>
    <w:rsid w:val="00A024A0"/>
    <w:rsid w:val="00A02D68"/>
    <w:rsid w:val="00A03040"/>
    <w:rsid w:val="00A0378C"/>
    <w:rsid w:val="00A041E3"/>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7170"/>
    <w:rsid w:val="00A47D14"/>
    <w:rsid w:val="00A47D76"/>
    <w:rsid w:val="00A50247"/>
    <w:rsid w:val="00A520E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1313"/>
    <w:rsid w:val="00A622E0"/>
    <w:rsid w:val="00A62320"/>
    <w:rsid w:val="00A63D42"/>
    <w:rsid w:val="00A64195"/>
    <w:rsid w:val="00A648BC"/>
    <w:rsid w:val="00A64DB5"/>
    <w:rsid w:val="00A65691"/>
    <w:rsid w:val="00A659CD"/>
    <w:rsid w:val="00A65C2D"/>
    <w:rsid w:val="00A65CA3"/>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1B75"/>
    <w:rsid w:val="00AD1E7E"/>
    <w:rsid w:val="00AD22B9"/>
    <w:rsid w:val="00AD35E2"/>
    <w:rsid w:val="00AD3C36"/>
    <w:rsid w:val="00AD3FD4"/>
    <w:rsid w:val="00AD4D57"/>
    <w:rsid w:val="00AD5C48"/>
    <w:rsid w:val="00AD67F3"/>
    <w:rsid w:val="00AD6AE8"/>
    <w:rsid w:val="00AD6E1F"/>
    <w:rsid w:val="00AD75C7"/>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378C"/>
    <w:rsid w:val="00AF407F"/>
    <w:rsid w:val="00AF4C58"/>
    <w:rsid w:val="00AF4CEF"/>
    <w:rsid w:val="00AF5030"/>
    <w:rsid w:val="00AF5038"/>
    <w:rsid w:val="00AF53A1"/>
    <w:rsid w:val="00AF586A"/>
    <w:rsid w:val="00AF5CAD"/>
    <w:rsid w:val="00AF6782"/>
    <w:rsid w:val="00AF6EB8"/>
    <w:rsid w:val="00AF7638"/>
    <w:rsid w:val="00AF7C29"/>
    <w:rsid w:val="00B0128C"/>
    <w:rsid w:val="00B01988"/>
    <w:rsid w:val="00B01AFC"/>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BEA"/>
    <w:rsid w:val="00B17CBA"/>
    <w:rsid w:val="00B17FA7"/>
    <w:rsid w:val="00B205CD"/>
    <w:rsid w:val="00B20CC4"/>
    <w:rsid w:val="00B21089"/>
    <w:rsid w:val="00B22CB2"/>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90F"/>
    <w:rsid w:val="00B777F1"/>
    <w:rsid w:val="00B779D0"/>
    <w:rsid w:val="00B80494"/>
    <w:rsid w:val="00B80826"/>
    <w:rsid w:val="00B817A9"/>
    <w:rsid w:val="00B8359D"/>
    <w:rsid w:val="00B84421"/>
    <w:rsid w:val="00B84A71"/>
    <w:rsid w:val="00B850C1"/>
    <w:rsid w:val="00B8584E"/>
    <w:rsid w:val="00B863C2"/>
    <w:rsid w:val="00B86507"/>
    <w:rsid w:val="00B86E45"/>
    <w:rsid w:val="00B87683"/>
    <w:rsid w:val="00B90ADC"/>
    <w:rsid w:val="00B910C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2B51"/>
    <w:rsid w:val="00C13874"/>
    <w:rsid w:val="00C139D2"/>
    <w:rsid w:val="00C13A3D"/>
    <w:rsid w:val="00C13EAA"/>
    <w:rsid w:val="00C1403F"/>
    <w:rsid w:val="00C16271"/>
    <w:rsid w:val="00C16272"/>
    <w:rsid w:val="00C165CB"/>
    <w:rsid w:val="00C16686"/>
    <w:rsid w:val="00C167FB"/>
    <w:rsid w:val="00C170F4"/>
    <w:rsid w:val="00C20241"/>
    <w:rsid w:val="00C20551"/>
    <w:rsid w:val="00C212ED"/>
    <w:rsid w:val="00C21A7D"/>
    <w:rsid w:val="00C21FFD"/>
    <w:rsid w:val="00C22F1A"/>
    <w:rsid w:val="00C23190"/>
    <w:rsid w:val="00C2329D"/>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F7"/>
    <w:rsid w:val="00CA5604"/>
    <w:rsid w:val="00CA5A3E"/>
    <w:rsid w:val="00CA6331"/>
    <w:rsid w:val="00CA68AF"/>
    <w:rsid w:val="00CA6D05"/>
    <w:rsid w:val="00CA6E92"/>
    <w:rsid w:val="00CA7AFB"/>
    <w:rsid w:val="00CA7BDD"/>
    <w:rsid w:val="00CA7D3F"/>
    <w:rsid w:val="00CB0408"/>
    <w:rsid w:val="00CB126C"/>
    <w:rsid w:val="00CB1504"/>
    <w:rsid w:val="00CB1934"/>
    <w:rsid w:val="00CB23A9"/>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3E11"/>
    <w:rsid w:val="00CE409C"/>
    <w:rsid w:val="00CE4812"/>
    <w:rsid w:val="00CE5023"/>
    <w:rsid w:val="00CE64DB"/>
    <w:rsid w:val="00CE6D6E"/>
    <w:rsid w:val="00CE6EBC"/>
    <w:rsid w:val="00CE6EF7"/>
    <w:rsid w:val="00CE7377"/>
    <w:rsid w:val="00CE756F"/>
    <w:rsid w:val="00CF0526"/>
    <w:rsid w:val="00CF195E"/>
    <w:rsid w:val="00CF291F"/>
    <w:rsid w:val="00CF2D8A"/>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48B4"/>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4641"/>
    <w:rsid w:val="00D352EF"/>
    <w:rsid w:val="00D353E3"/>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543A"/>
    <w:rsid w:val="00D5578B"/>
    <w:rsid w:val="00D55B2D"/>
    <w:rsid w:val="00D55F51"/>
    <w:rsid w:val="00D56194"/>
    <w:rsid w:val="00D56769"/>
    <w:rsid w:val="00D568E3"/>
    <w:rsid w:val="00D56A1B"/>
    <w:rsid w:val="00D56D0B"/>
    <w:rsid w:val="00D57F09"/>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823"/>
    <w:rsid w:val="00DB089C"/>
    <w:rsid w:val="00DB1818"/>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214C"/>
    <w:rsid w:val="00DE2329"/>
    <w:rsid w:val="00DE2DB1"/>
    <w:rsid w:val="00DE3132"/>
    <w:rsid w:val="00DE41D3"/>
    <w:rsid w:val="00DE5122"/>
    <w:rsid w:val="00DE5596"/>
    <w:rsid w:val="00DE620F"/>
    <w:rsid w:val="00DE6B4E"/>
    <w:rsid w:val="00DF06C9"/>
    <w:rsid w:val="00DF1369"/>
    <w:rsid w:val="00DF162E"/>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5A72"/>
    <w:rsid w:val="00EB6298"/>
    <w:rsid w:val="00EB6709"/>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6A3"/>
    <w:rsid w:val="00ED2FAF"/>
    <w:rsid w:val="00ED3728"/>
    <w:rsid w:val="00ED3763"/>
    <w:rsid w:val="00ED3829"/>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141"/>
    <w:rsid w:val="00F22234"/>
    <w:rsid w:val="00F225B9"/>
    <w:rsid w:val="00F2270A"/>
    <w:rsid w:val="00F22841"/>
    <w:rsid w:val="00F23480"/>
    <w:rsid w:val="00F24B00"/>
    <w:rsid w:val="00F25624"/>
    <w:rsid w:val="00F2586C"/>
    <w:rsid w:val="00F268F7"/>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37E"/>
    <w:rsid w:val="00F4455F"/>
    <w:rsid w:val="00F4495E"/>
    <w:rsid w:val="00F449B4"/>
    <w:rsid w:val="00F45432"/>
    <w:rsid w:val="00F457EF"/>
    <w:rsid w:val="00F45EE0"/>
    <w:rsid w:val="00F45F45"/>
    <w:rsid w:val="00F46212"/>
    <w:rsid w:val="00F46257"/>
    <w:rsid w:val="00F47112"/>
    <w:rsid w:val="00F50E6E"/>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13B"/>
    <w:rsid w:val="00F75456"/>
    <w:rsid w:val="00F75638"/>
    <w:rsid w:val="00F75C4B"/>
    <w:rsid w:val="00F76F8F"/>
    <w:rsid w:val="00F77928"/>
    <w:rsid w:val="00F801FD"/>
    <w:rsid w:val="00F8057A"/>
    <w:rsid w:val="00F80FF4"/>
    <w:rsid w:val="00F81044"/>
    <w:rsid w:val="00F817D3"/>
    <w:rsid w:val="00F81848"/>
    <w:rsid w:val="00F81B23"/>
    <w:rsid w:val="00F82AD2"/>
    <w:rsid w:val="00F82D0E"/>
    <w:rsid w:val="00F8499D"/>
    <w:rsid w:val="00F84D7B"/>
    <w:rsid w:val="00F864BB"/>
    <w:rsid w:val="00F877F7"/>
    <w:rsid w:val="00F87E0A"/>
    <w:rsid w:val="00F90CF7"/>
    <w:rsid w:val="00F914DF"/>
    <w:rsid w:val="00F91559"/>
    <w:rsid w:val="00F92207"/>
    <w:rsid w:val="00F92557"/>
    <w:rsid w:val="00F93232"/>
    <w:rsid w:val="00F93416"/>
    <w:rsid w:val="00F93A72"/>
    <w:rsid w:val="00F95600"/>
    <w:rsid w:val="00F960B5"/>
    <w:rsid w:val="00F966D0"/>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72A8"/>
    <w:rsid w:val="00FF0485"/>
    <w:rsid w:val="00FF0ACF"/>
    <w:rsid w:val="00FF1A76"/>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709E7DF-3BC1-47C3-9619-DFE593B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styleId="Bibliography">
    <w:name w:val="Bibliography"/>
    <w:basedOn w:val="Normal"/>
    <w:next w:val="Normal"/>
    <w:uiPriority w:val="37"/>
    <w:semiHidden/>
    <w:unhideWhenUsed/>
    <w:rsid w:val="008C18B6"/>
  </w:style>
  <w:style w:type="paragraph" w:styleId="BlockText">
    <w:name w:val="Block Text"/>
    <w:basedOn w:val="Normal"/>
    <w:rsid w:val="008C18B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18B6"/>
    <w:pPr>
      <w:spacing w:after="120" w:line="480" w:lineRule="auto"/>
    </w:pPr>
  </w:style>
  <w:style w:type="character" w:customStyle="1" w:styleId="BodyText2Char">
    <w:name w:val="Body Text 2 Char"/>
    <w:basedOn w:val="DefaultParagraphFont"/>
    <w:link w:val="BodyText2"/>
    <w:rsid w:val="008C18B6"/>
    <w:rPr>
      <w:lang w:val="en-GB"/>
    </w:rPr>
  </w:style>
  <w:style w:type="paragraph" w:styleId="BodyText3">
    <w:name w:val="Body Text 3"/>
    <w:basedOn w:val="Normal"/>
    <w:link w:val="BodyText3Char"/>
    <w:rsid w:val="008C18B6"/>
    <w:pPr>
      <w:spacing w:after="120"/>
    </w:pPr>
    <w:rPr>
      <w:sz w:val="16"/>
      <w:szCs w:val="16"/>
    </w:rPr>
  </w:style>
  <w:style w:type="character" w:customStyle="1" w:styleId="BodyText3Char">
    <w:name w:val="Body Text 3 Char"/>
    <w:basedOn w:val="DefaultParagraphFont"/>
    <w:link w:val="BodyText3"/>
    <w:rsid w:val="008C18B6"/>
    <w:rPr>
      <w:sz w:val="16"/>
      <w:szCs w:val="16"/>
      <w:lang w:val="en-GB"/>
    </w:rPr>
  </w:style>
  <w:style w:type="paragraph" w:styleId="BodyTextFirstIndent">
    <w:name w:val="Body Text First Indent"/>
    <w:basedOn w:val="BodyText"/>
    <w:link w:val="BodyTextFirstIndentChar"/>
    <w:rsid w:val="008C18B6"/>
    <w:pPr>
      <w:spacing w:after="180"/>
      <w:ind w:firstLine="360"/>
    </w:pPr>
    <w:rPr>
      <w:rFonts w:eastAsia="SimSun"/>
    </w:rPr>
  </w:style>
  <w:style w:type="character" w:customStyle="1" w:styleId="BodyTextFirstIndentChar">
    <w:name w:val="Body Text First Indent Char"/>
    <w:basedOn w:val="BodyTextChar"/>
    <w:link w:val="BodyTextFirstIndent"/>
    <w:rsid w:val="008C18B6"/>
    <w:rPr>
      <w:rFonts w:eastAsia="Times New Roman"/>
      <w:lang w:val="en-GB"/>
    </w:rPr>
  </w:style>
  <w:style w:type="paragraph" w:styleId="BodyTextIndent">
    <w:name w:val="Body Text Indent"/>
    <w:basedOn w:val="Normal"/>
    <w:link w:val="BodyTextIndentChar"/>
    <w:rsid w:val="008C18B6"/>
    <w:pPr>
      <w:spacing w:after="120"/>
      <w:ind w:left="283"/>
    </w:pPr>
  </w:style>
  <w:style w:type="character" w:customStyle="1" w:styleId="BodyTextIndentChar">
    <w:name w:val="Body Text Indent Char"/>
    <w:basedOn w:val="DefaultParagraphFont"/>
    <w:link w:val="BodyTextIndent"/>
    <w:rsid w:val="008C18B6"/>
    <w:rPr>
      <w:lang w:val="en-GB"/>
    </w:rPr>
  </w:style>
  <w:style w:type="paragraph" w:styleId="BodyTextFirstIndent2">
    <w:name w:val="Body Text First Indent 2"/>
    <w:basedOn w:val="BodyTextIndent"/>
    <w:link w:val="BodyTextFirstIndent2Char"/>
    <w:rsid w:val="008C18B6"/>
    <w:pPr>
      <w:spacing w:after="180"/>
      <w:ind w:left="360" w:firstLine="360"/>
    </w:pPr>
  </w:style>
  <w:style w:type="character" w:customStyle="1" w:styleId="BodyTextFirstIndent2Char">
    <w:name w:val="Body Text First Indent 2 Char"/>
    <w:basedOn w:val="BodyTextIndentChar"/>
    <w:link w:val="BodyTextFirstIndent2"/>
    <w:rsid w:val="008C18B6"/>
    <w:rPr>
      <w:lang w:val="en-GB"/>
    </w:rPr>
  </w:style>
  <w:style w:type="paragraph" w:styleId="BodyTextIndent2">
    <w:name w:val="Body Text Indent 2"/>
    <w:basedOn w:val="Normal"/>
    <w:link w:val="BodyTextIndent2Char"/>
    <w:rsid w:val="008C18B6"/>
    <w:pPr>
      <w:spacing w:after="120" w:line="480" w:lineRule="auto"/>
      <w:ind w:left="283"/>
    </w:pPr>
  </w:style>
  <w:style w:type="character" w:customStyle="1" w:styleId="BodyTextIndent2Char">
    <w:name w:val="Body Text Indent 2 Char"/>
    <w:basedOn w:val="DefaultParagraphFont"/>
    <w:link w:val="BodyTextIndent2"/>
    <w:rsid w:val="008C18B6"/>
    <w:rPr>
      <w:lang w:val="en-GB"/>
    </w:rPr>
  </w:style>
  <w:style w:type="paragraph" w:styleId="BodyTextIndent3">
    <w:name w:val="Body Text Indent 3"/>
    <w:basedOn w:val="Normal"/>
    <w:link w:val="BodyTextIndent3Char"/>
    <w:rsid w:val="008C18B6"/>
    <w:pPr>
      <w:spacing w:after="120"/>
      <w:ind w:left="283"/>
    </w:pPr>
    <w:rPr>
      <w:sz w:val="16"/>
      <w:szCs w:val="16"/>
    </w:rPr>
  </w:style>
  <w:style w:type="character" w:customStyle="1" w:styleId="BodyTextIndent3Char">
    <w:name w:val="Body Text Indent 3 Char"/>
    <w:basedOn w:val="DefaultParagraphFont"/>
    <w:link w:val="BodyTextIndent3"/>
    <w:rsid w:val="008C18B6"/>
    <w:rPr>
      <w:sz w:val="16"/>
      <w:szCs w:val="16"/>
      <w:lang w:val="en-GB"/>
    </w:rPr>
  </w:style>
  <w:style w:type="paragraph" w:styleId="Closing">
    <w:name w:val="Closing"/>
    <w:basedOn w:val="Normal"/>
    <w:link w:val="ClosingChar"/>
    <w:rsid w:val="008C18B6"/>
    <w:pPr>
      <w:spacing w:after="0"/>
      <w:ind w:left="4252"/>
    </w:pPr>
  </w:style>
  <w:style w:type="character" w:customStyle="1" w:styleId="ClosingChar">
    <w:name w:val="Closing Char"/>
    <w:basedOn w:val="DefaultParagraphFont"/>
    <w:link w:val="Closing"/>
    <w:rsid w:val="008C18B6"/>
    <w:rPr>
      <w:lang w:val="en-GB"/>
    </w:rPr>
  </w:style>
  <w:style w:type="paragraph" w:styleId="Date">
    <w:name w:val="Date"/>
    <w:basedOn w:val="Normal"/>
    <w:next w:val="Normal"/>
    <w:link w:val="DateChar"/>
    <w:rsid w:val="008C18B6"/>
  </w:style>
  <w:style w:type="character" w:customStyle="1" w:styleId="DateChar">
    <w:name w:val="Date Char"/>
    <w:basedOn w:val="DefaultParagraphFont"/>
    <w:link w:val="Date"/>
    <w:rsid w:val="008C18B6"/>
    <w:rPr>
      <w:lang w:val="en-GB"/>
    </w:rPr>
  </w:style>
  <w:style w:type="paragraph" w:styleId="DocumentMap">
    <w:name w:val="Document Map"/>
    <w:basedOn w:val="Normal"/>
    <w:link w:val="DocumentMapChar"/>
    <w:rsid w:val="008C18B6"/>
    <w:pPr>
      <w:spacing w:after="0"/>
    </w:pPr>
    <w:rPr>
      <w:rFonts w:ascii="Helvetica" w:hAnsi="Helvetica"/>
      <w:sz w:val="26"/>
      <w:szCs w:val="26"/>
    </w:rPr>
  </w:style>
  <w:style w:type="character" w:customStyle="1" w:styleId="DocumentMapChar">
    <w:name w:val="Document Map Char"/>
    <w:basedOn w:val="DefaultParagraphFont"/>
    <w:link w:val="DocumentMap"/>
    <w:rsid w:val="008C18B6"/>
    <w:rPr>
      <w:rFonts w:ascii="Helvetica" w:hAnsi="Helvetica"/>
      <w:sz w:val="26"/>
      <w:szCs w:val="26"/>
      <w:lang w:val="en-GB"/>
    </w:rPr>
  </w:style>
  <w:style w:type="paragraph" w:styleId="E-mailSignature">
    <w:name w:val="E-mail Signature"/>
    <w:basedOn w:val="Normal"/>
    <w:link w:val="E-mailSignatureChar"/>
    <w:rsid w:val="008C18B6"/>
    <w:pPr>
      <w:spacing w:after="0"/>
    </w:pPr>
  </w:style>
  <w:style w:type="character" w:customStyle="1" w:styleId="E-mailSignatureChar">
    <w:name w:val="E-mail Signature Char"/>
    <w:basedOn w:val="DefaultParagraphFont"/>
    <w:link w:val="E-mailSignature"/>
    <w:rsid w:val="008C18B6"/>
    <w:rPr>
      <w:lang w:val="en-GB"/>
    </w:rPr>
  </w:style>
  <w:style w:type="paragraph" w:styleId="EnvelopeAddress">
    <w:name w:val="envelope address"/>
    <w:basedOn w:val="Normal"/>
    <w:rsid w:val="008C18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18B6"/>
    <w:pPr>
      <w:spacing w:after="0"/>
    </w:pPr>
    <w:rPr>
      <w:rFonts w:asciiTheme="majorHAnsi" w:eastAsiaTheme="majorEastAsia" w:hAnsiTheme="majorHAnsi" w:cstheme="majorBidi"/>
    </w:rPr>
  </w:style>
  <w:style w:type="paragraph" w:styleId="HTMLAddress">
    <w:name w:val="HTML Address"/>
    <w:basedOn w:val="Normal"/>
    <w:link w:val="HTMLAddressChar"/>
    <w:rsid w:val="008C18B6"/>
    <w:pPr>
      <w:spacing w:after="0"/>
    </w:pPr>
    <w:rPr>
      <w:i/>
      <w:iCs/>
    </w:rPr>
  </w:style>
  <w:style w:type="character" w:customStyle="1" w:styleId="HTMLAddressChar">
    <w:name w:val="HTML Address Char"/>
    <w:basedOn w:val="DefaultParagraphFont"/>
    <w:link w:val="HTMLAddress"/>
    <w:rsid w:val="008C18B6"/>
    <w:rPr>
      <w:i/>
      <w:iCs/>
      <w:lang w:val="en-GB"/>
    </w:rPr>
  </w:style>
  <w:style w:type="paragraph" w:styleId="HTMLPreformatted">
    <w:name w:val="HTML Preformatted"/>
    <w:basedOn w:val="Normal"/>
    <w:link w:val="HTMLPreformattedChar"/>
    <w:rsid w:val="008C18B6"/>
    <w:pPr>
      <w:spacing w:after="0"/>
    </w:pPr>
    <w:rPr>
      <w:rFonts w:ascii="Consolas" w:hAnsi="Consolas" w:cs="Consolas"/>
    </w:rPr>
  </w:style>
  <w:style w:type="character" w:customStyle="1" w:styleId="HTMLPreformattedChar">
    <w:name w:val="HTML Preformatted Char"/>
    <w:basedOn w:val="DefaultParagraphFont"/>
    <w:link w:val="HTMLPreformatted"/>
    <w:rsid w:val="008C18B6"/>
    <w:rPr>
      <w:rFonts w:ascii="Consolas" w:hAnsi="Consolas" w:cs="Consolas"/>
      <w:lang w:val="en-GB"/>
    </w:rPr>
  </w:style>
  <w:style w:type="paragraph" w:styleId="Index1">
    <w:name w:val="index 1"/>
    <w:basedOn w:val="Normal"/>
    <w:next w:val="Normal"/>
    <w:rsid w:val="008C18B6"/>
    <w:pPr>
      <w:spacing w:after="0"/>
      <w:ind w:left="200" w:hanging="200"/>
    </w:pPr>
  </w:style>
  <w:style w:type="paragraph" w:styleId="Index2">
    <w:name w:val="index 2"/>
    <w:basedOn w:val="Normal"/>
    <w:next w:val="Normal"/>
    <w:rsid w:val="008C18B6"/>
    <w:pPr>
      <w:spacing w:after="0"/>
      <w:ind w:left="400" w:hanging="200"/>
    </w:pPr>
  </w:style>
  <w:style w:type="paragraph" w:styleId="Index3">
    <w:name w:val="index 3"/>
    <w:basedOn w:val="Normal"/>
    <w:next w:val="Normal"/>
    <w:rsid w:val="008C18B6"/>
    <w:pPr>
      <w:spacing w:after="0"/>
      <w:ind w:left="600" w:hanging="200"/>
    </w:pPr>
  </w:style>
  <w:style w:type="paragraph" w:styleId="Index4">
    <w:name w:val="index 4"/>
    <w:basedOn w:val="Normal"/>
    <w:next w:val="Normal"/>
    <w:rsid w:val="008C18B6"/>
    <w:pPr>
      <w:spacing w:after="0"/>
      <w:ind w:left="800" w:hanging="200"/>
    </w:pPr>
  </w:style>
  <w:style w:type="paragraph" w:styleId="Index5">
    <w:name w:val="index 5"/>
    <w:basedOn w:val="Normal"/>
    <w:next w:val="Normal"/>
    <w:rsid w:val="008C18B6"/>
    <w:pPr>
      <w:spacing w:after="0"/>
      <w:ind w:left="1000" w:hanging="200"/>
    </w:pPr>
  </w:style>
  <w:style w:type="paragraph" w:styleId="Index6">
    <w:name w:val="index 6"/>
    <w:basedOn w:val="Normal"/>
    <w:next w:val="Normal"/>
    <w:rsid w:val="008C18B6"/>
    <w:pPr>
      <w:spacing w:after="0"/>
      <w:ind w:left="1200" w:hanging="200"/>
    </w:pPr>
  </w:style>
  <w:style w:type="paragraph" w:styleId="Index7">
    <w:name w:val="index 7"/>
    <w:basedOn w:val="Normal"/>
    <w:next w:val="Normal"/>
    <w:rsid w:val="008C18B6"/>
    <w:pPr>
      <w:spacing w:after="0"/>
      <w:ind w:left="1400" w:hanging="200"/>
    </w:pPr>
  </w:style>
  <w:style w:type="paragraph" w:styleId="Index8">
    <w:name w:val="index 8"/>
    <w:basedOn w:val="Normal"/>
    <w:next w:val="Normal"/>
    <w:rsid w:val="008C18B6"/>
    <w:pPr>
      <w:spacing w:after="0"/>
      <w:ind w:left="1600" w:hanging="200"/>
    </w:pPr>
  </w:style>
  <w:style w:type="paragraph" w:styleId="Index9">
    <w:name w:val="index 9"/>
    <w:basedOn w:val="Normal"/>
    <w:next w:val="Normal"/>
    <w:rsid w:val="008C18B6"/>
    <w:pPr>
      <w:spacing w:after="0"/>
      <w:ind w:left="1800" w:hanging="200"/>
    </w:pPr>
  </w:style>
  <w:style w:type="paragraph" w:styleId="IndexHeading">
    <w:name w:val="index heading"/>
    <w:basedOn w:val="Normal"/>
    <w:next w:val="Index1"/>
    <w:rsid w:val="008C18B6"/>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8C18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8C18B6"/>
    <w:rPr>
      <w:i/>
      <w:iCs/>
      <w:color w:val="4472C4" w:themeColor="accent1"/>
      <w:lang w:val="en-GB"/>
    </w:rPr>
  </w:style>
  <w:style w:type="paragraph" w:styleId="List">
    <w:name w:val="List"/>
    <w:basedOn w:val="Normal"/>
    <w:rsid w:val="008C18B6"/>
    <w:pPr>
      <w:ind w:left="283" w:hanging="283"/>
      <w:contextualSpacing/>
    </w:pPr>
  </w:style>
  <w:style w:type="paragraph" w:styleId="List2">
    <w:name w:val="List 2"/>
    <w:basedOn w:val="Normal"/>
    <w:rsid w:val="008C18B6"/>
    <w:pPr>
      <w:ind w:left="566" w:hanging="283"/>
      <w:contextualSpacing/>
    </w:pPr>
  </w:style>
  <w:style w:type="paragraph" w:styleId="List3">
    <w:name w:val="List 3"/>
    <w:basedOn w:val="Normal"/>
    <w:rsid w:val="008C18B6"/>
    <w:pPr>
      <w:ind w:left="849" w:hanging="283"/>
      <w:contextualSpacing/>
    </w:pPr>
  </w:style>
  <w:style w:type="paragraph" w:styleId="List4">
    <w:name w:val="List 4"/>
    <w:basedOn w:val="Normal"/>
    <w:rsid w:val="008C18B6"/>
    <w:pPr>
      <w:ind w:left="1132" w:hanging="283"/>
      <w:contextualSpacing/>
    </w:pPr>
  </w:style>
  <w:style w:type="paragraph" w:styleId="List5">
    <w:name w:val="List 5"/>
    <w:basedOn w:val="Normal"/>
    <w:rsid w:val="008C18B6"/>
    <w:pPr>
      <w:ind w:left="1415" w:hanging="283"/>
      <w:contextualSpacing/>
    </w:pPr>
  </w:style>
  <w:style w:type="paragraph" w:styleId="ListBullet">
    <w:name w:val="List Bullet"/>
    <w:basedOn w:val="Normal"/>
    <w:rsid w:val="008C18B6"/>
    <w:pPr>
      <w:numPr>
        <w:numId w:val="5"/>
      </w:numPr>
      <w:contextualSpacing/>
    </w:pPr>
  </w:style>
  <w:style w:type="paragraph" w:styleId="ListBullet2">
    <w:name w:val="List Bullet 2"/>
    <w:basedOn w:val="Normal"/>
    <w:rsid w:val="008C18B6"/>
    <w:pPr>
      <w:numPr>
        <w:numId w:val="6"/>
      </w:numPr>
      <w:contextualSpacing/>
    </w:pPr>
  </w:style>
  <w:style w:type="paragraph" w:styleId="ListBullet3">
    <w:name w:val="List Bullet 3"/>
    <w:basedOn w:val="Normal"/>
    <w:rsid w:val="008C18B6"/>
    <w:pPr>
      <w:numPr>
        <w:numId w:val="7"/>
      </w:numPr>
      <w:contextualSpacing/>
    </w:pPr>
  </w:style>
  <w:style w:type="paragraph" w:styleId="ListBullet4">
    <w:name w:val="List Bullet 4"/>
    <w:basedOn w:val="Normal"/>
    <w:rsid w:val="008C18B6"/>
    <w:pPr>
      <w:numPr>
        <w:numId w:val="8"/>
      </w:numPr>
      <w:contextualSpacing/>
    </w:pPr>
  </w:style>
  <w:style w:type="paragraph" w:styleId="ListBullet5">
    <w:name w:val="List Bullet 5"/>
    <w:basedOn w:val="Normal"/>
    <w:rsid w:val="008C18B6"/>
    <w:pPr>
      <w:numPr>
        <w:numId w:val="9"/>
      </w:numPr>
      <w:contextualSpacing/>
    </w:pPr>
  </w:style>
  <w:style w:type="paragraph" w:styleId="ListContinue">
    <w:name w:val="List Continue"/>
    <w:basedOn w:val="Normal"/>
    <w:rsid w:val="008C18B6"/>
    <w:pPr>
      <w:spacing w:after="120"/>
      <w:ind w:left="283"/>
      <w:contextualSpacing/>
    </w:pPr>
  </w:style>
  <w:style w:type="paragraph" w:styleId="ListContinue2">
    <w:name w:val="List Continue 2"/>
    <w:basedOn w:val="Normal"/>
    <w:rsid w:val="008C18B6"/>
    <w:pPr>
      <w:spacing w:after="120"/>
      <w:ind w:left="566"/>
      <w:contextualSpacing/>
    </w:pPr>
  </w:style>
  <w:style w:type="paragraph" w:styleId="ListContinue3">
    <w:name w:val="List Continue 3"/>
    <w:basedOn w:val="Normal"/>
    <w:rsid w:val="008C18B6"/>
    <w:pPr>
      <w:spacing w:after="120"/>
      <w:ind w:left="849"/>
      <w:contextualSpacing/>
    </w:pPr>
  </w:style>
  <w:style w:type="paragraph" w:styleId="ListContinue4">
    <w:name w:val="List Continue 4"/>
    <w:basedOn w:val="Normal"/>
    <w:rsid w:val="008C18B6"/>
    <w:pPr>
      <w:spacing w:after="120"/>
      <w:ind w:left="1132"/>
      <w:contextualSpacing/>
    </w:pPr>
  </w:style>
  <w:style w:type="paragraph" w:styleId="ListContinue5">
    <w:name w:val="List Continue 5"/>
    <w:basedOn w:val="Normal"/>
    <w:rsid w:val="008C18B6"/>
    <w:pPr>
      <w:spacing w:after="120"/>
      <w:ind w:left="1415"/>
      <w:contextualSpacing/>
    </w:pPr>
  </w:style>
  <w:style w:type="paragraph" w:styleId="ListNumber">
    <w:name w:val="List Number"/>
    <w:basedOn w:val="Normal"/>
    <w:rsid w:val="008C18B6"/>
    <w:pPr>
      <w:numPr>
        <w:numId w:val="10"/>
      </w:numPr>
      <w:contextualSpacing/>
    </w:pPr>
  </w:style>
  <w:style w:type="paragraph" w:styleId="ListNumber2">
    <w:name w:val="List Number 2"/>
    <w:basedOn w:val="Normal"/>
    <w:rsid w:val="008C18B6"/>
    <w:pPr>
      <w:numPr>
        <w:numId w:val="11"/>
      </w:numPr>
      <w:contextualSpacing/>
    </w:pPr>
  </w:style>
  <w:style w:type="paragraph" w:styleId="ListNumber3">
    <w:name w:val="List Number 3"/>
    <w:basedOn w:val="Normal"/>
    <w:rsid w:val="008C18B6"/>
    <w:pPr>
      <w:numPr>
        <w:numId w:val="12"/>
      </w:numPr>
      <w:contextualSpacing/>
    </w:pPr>
  </w:style>
  <w:style w:type="paragraph" w:styleId="ListNumber4">
    <w:name w:val="List Number 4"/>
    <w:basedOn w:val="Normal"/>
    <w:rsid w:val="008C18B6"/>
    <w:pPr>
      <w:numPr>
        <w:numId w:val="13"/>
      </w:numPr>
      <w:contextualSpacing/>
    </w:pPr>
  </w:style>
  <w:style w:type="paragraph" w:styleId="ListNumber5">
    <w:name w:val="List Number 5"/>
    <w:basedOn w:val="Normal"/>
    <w:rsid w:val="008C18B6"/>
    <w:pPr>
      <w:numPr>
        <w:numId w:val="14"/>
      </w:numPr>
      <w:contextualSpacing/>
    </w:pPr>
  </w:style>
  <w:style w:type="paragraph" w:styleId="MacroText">
    <w:name w:val="macro"/>
    <w:link w:val="MacroTextChar"/>
    <w:rsid w:val="008C18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rsid w:val="008C18B6"/>
    <w:rPr>
      <w:rFonts w:ascii="Consolas" w:hAnsi="Consolas" w:cs="Consolas"/>
      <w:lang w:val="en-GB"/>
    </w:rPr>
  </w:style>
  <w:style w:type="paragraph" w:styleId="MessageHeader">
    <w:name w:val="Message Header"/>
    <w:basedOn w:val="Normal"/>
    <w:link w:val="MessageHeaderChar"/>
    <w:rsid w:val="008C18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18B6"/>
    <w:rPr>
      <w:rFonts w:asciiTheme="majorHAnsi" w:eastAsiaTheme="majorEastAsia" w:hAnsiTheme="majorHAnsi" w:cstheme="majorBidi"/>
      <w:sz w:val="24"/>
      <w:szCs w:val="24"/>
      <w:shd w:val="pct20" w:color="auto" w:fill="auto"/>
      <w:lang w:val="en-GB"/>
    </w:rPr>
  </w:style>
  <w:style w:type="paragraph" w:styleId="NormalIndent">
    <w:name w:val="Normal Indent"/>
    <w:basedOn w:val="Normal"/>
    <w:rsid w:val="008C18B6"/>
    <w:pPr>
      <w:ind w:left="720"/>
    </w:pPr>
  </w:style>
  <w:style w:type="paragraph" w:styleId="NoteHeading">
    <w:name w:val="Note Heading"/>
    <w:basedOn w:val="Normal"/>
    <w:next w:val="Normal"/>
    <w:link w:val="NoteHeadingChar"/>
    <w:rsid w:val="008C18B6"/>
    <w:pPr>
      <w:spacing w:after="0"/>
    </w:pPr>
  </w:style>
  <w:style w:type="character" w:customStyle="1" w:styleId="NoteHeadingChar">
    <w:name w:val="Note Heading Char"/>
    <w:basedOn w:val="DefaultParagraphFont"/>
    <w:link w:val="NoteHeading"/>
    <w:rsid w:val="008C18B6"/>
    <w:rPr>
      <w:lang w:val="en-GB"/>
    </w:rPr>
  </w:style>
  <w:style w:type="paragraph" w:styleId="PlainText">
    <w:name w:val="Plain Text"/>
    <w:basedOn w:val="Normal"/>
    <w:link w:val="PlainTextChar"/>
    <w:rsid w:val="008C18B6"/>
    <w:pPr>
      <w:spacing w:after="0"/>
    </w:pPr>
    <w:rPr>
      <w:rFonts w:ascii="Consolas" w:hAnsi="Consolas" w:cs="Consolas"/>
      <w:sz w:val="21"/>
      <w:szCs w:val="21"/>
    </w:rPr>
  </w:style>
  <w:style w:type="character" w:customStyle="1" w:styleId="PlainTextChar">
    <w:name w:val="Plain Text Char"/>
    <w:basedOn w:val="DefaultParagraphFont"/>
    <w:link w:val="PlainText"/>
    <w:rsid w:val="008C18B6"/>
    <w:rPr>
      <w:rFonts w:ascii="Consolas" w:hAnsi="Consolas" w:cs="Consolas"/>
      <w:sz w:val="21"/>
      <w:szCs w:val="21"/>
      <w:lang w:val="en-GB"/>
    </w:rPr>
  </w:style>
  <w:style w:type="paragraph" w:styleId="Quote">
    <w:name w:val="Quote"/>
    <w:basedOn w:val="Normal"/>
    <w:next w:val="Normal"/>
    <w:link w:val="QuoteChar"/>
    <w:uiPriority w:val="99"/>
    <w:qFormat/>
    <w:rsid w:val="008C18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8C18B6"/>
    <w:rPr>
      <w:i/>
      <w:iCs/>
      <w:color w:val="404040" w:themeColor="text1" w:themeTint="BF"/>
      <w:lang w:val="en-GB"/>
    </w:rPr>
  </w:style>
  <w:style w:type="paragraph" w:styleId="Salutation">
    <w:name w:val="Salutation"/>
    <w:basedOn w:val="Normal"/>
    <w:next w:val="Normal"/>
    <w:link w:val="SalutationChar"/>
    <w:rsid w:val="008C18B6"/>
  </w:style>
  <w:style w:type="character" w:customStyle="1" w:styleId="SalutationChar">
    <w:name w:val="Salutation Char"/>
    <w:basedOn w:val="DefaultParagraphFont"/>
    <w:link w:val="Salutation"/>
    <w:rsid w:val="008C18B6"/>
    <w:rPr>
      <w:lang w:val="en-GB"/>
    </w:rPr>
  </w:style>
  <w:style w:type="paragraph" w:styleId="Signature">
    <w:name w:val="Signature"/>
    <w:basedOn w:val="Normal"/>
    <w:link w:val="SignatureChar"/>
    <w:rsid w:val="008C18B6"/>
    <w:pPr>
      <w:spacing w:after="0"/>
      <w:ind w:left="4252"/>
    </w:pPr>
  </w:style>
  <w:style w:type="character" w:customStyle="1" w:styleId="SignatureChar">
    <w:name w:val="Signature Char"/>
    <w:basedOn w:val="DefaultParagraphFont"/>
    <w:link w:val="Signature"/>
    <w:rsid w:val="008C18B6"/>
    <w:rPr>
      <w:lang w:val="en-GB"/>
    </w:rPr>
  </w:style>
  <w:style w:type="paragraph" w:styleId="Subtitle">
    <w:name w:val="Subtitle"/>
    <w:basedOn w:val="Normal"/>
    <w:next w:val="Normal"/>
    <w:link w:val="SubtitleChar"/>
    <w:qFormat/>
    <w:rsid w:val="008C18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18B6"/>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C18B6"/>
    <w:pPr>
      <w:spacing w:after="0"/>
      <w:ind w:left="200" w:hanging="200"/>
    </w:pPr>
  </w:style>
  <w:style w:type="paragraph" w:styleId="TableofFigures">
    <w:name w:val="table of figures"/>
    <w:basedOn w:val="Normal"/>
    <w:next w:val="Normal"/>
    <w:rsid w:val="008C18B6"/>
    <w:pPr>
      <w:spacing w:after="0"/>
    </w:pPr>
  </w:style>
  <w:style w:type="paragraph" w:styleId="Title">
    <w:name w:val="Title"/>
    <w:basedOn w:val="Normal"/>
    <w:next w:val="Normal"/>
    <w:link w:val="TitleChar"/>
    <w:qFormat/>
    <w:rsid w:val="008C18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18B6"/>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C18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18B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7/Docs/RP-25042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7/Docs/RP-25010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ool_Automation_6G"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ool_Automation_6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oist\Library\CloudStorage\OneDrive-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RBI5PAMIO524-1616901215-42625</_dlc_DocId>
    <_dlc_DocIdUrl xmlns="71c5aaf6-e6ce-465b-b873-5148d2a4c105">
      <Url>https://nokia.sharepoint.com/sites/gxp/_layouts/15/DocIdRedir.aspx?ID=RBI5PAMIO524-1616901215-42625</Url>
      <Description>RBI5PAMIO524-1616901215-42625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6.xml><?xml version="1.0" encoding="utf-8"?>
<ds:datastoreItem xmlns:ds="http://schemas.openxmlformats.org/officeDocument/2006/customXml" ds:itemID="{7977B64F-993F-4038-BBCD-9EAF28A4AC0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Template>
  <TotalTime>4</TotalTime>
  <Pages>2</Pages>
  <Words>640</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Yannick Lair (Nokia)</cp:lastModifiedBy>
  <cp:revision>2</cp:revision>
  <cp:lastPrinted>2017-09-22T06:18:00Z</cp:lastPrinted>
  <dcterms:created xsi:type="dcterms:W3CDTF">2025-03-28T20:07:00Z</dcterms:created>
  <dcterms:modified xsi:type="dcterms:W3CDTF">2025-03-28T20:07:00Z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90b445b3-840d-4955-8e42-1542702367c8</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